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DBB568A" w:rsidR="003B3C8C" w:rsidRDefault="00EE0DB7"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98248C">
        <w:rPr>
          <w:b/>
          <w:noProof/>
          <w:sz w:val="24"/>
        </w:rPr>
        <w:t>3638</w:t>
      </w:r>
    </w:p>
    <w:p w14:paraId="2BE1FB03" w14:textId="4319EE05" w:rsidR="003B3C8C" w:rsidRDefault="00827ED7" w:rsidP="003B3C8C">
      <w:pPr>
        <w:pStyle w:val="CRCoverPage"/>
        <w:outlineLvl w:val="0"/>
        <w:rPr>
          <w:b/>
          <w:noProof/>
          <w:sz w:val="24"/>
        </w:rPr>
      </w:pPr>
      <w:r>
        <w:rPr>
          <w:b/>
          <w:noProof/>
          <w:sz w:val="24"/>
        </w:rPr>
        <w:t>E-M</w:t>
      </w:r>
      <w:r w:rsidR="003B3C8C">
        <w:rPr>
          <w:b/>
          <w:noProof/>
          <w:sz w:val="24"/>
        </w:rPr>
        <w:t xml:space="preserve">eeting, </w:t>
      </w:r>
      <w:r w:rsidR="00EE0DB7">
        <w:rPr>
          <w:b/>
          <w:noProof/>
          <w:sz w:val="24"/>
        </w:rPr>
        <w:t>12</w:t>
      </w:r>
      <w:r w:rsidR="00EE0DB7">
        <w:rPr>
          <w:b/>
          <w:noProof/>
          <w:sz w:val="24"/>
          <w:vertAlign w:val="superscript"/>
        </w:rPr>
        <w:t>th</w:t>
      </w:r>
      <w:r w:rsidR="00EE0DB7">
        <w:rPr>
          <w:b/>
          <w:noProof/>
          <w:sz w:val="24"/>
        </w:rPr>
        <w:t xml:space="preserve"> – 20</w:t>
      </w:r>
      <w:r w:rsidR="00EE0DB7">
        <w:rPr>
          <w:b/>
          <w:noProof/>
          <w:sz w:val="24"/>
          <w:vertAlign w:val="superscript"/>
        </w:rPr>
        <w:t>th</w:t>
      </w:r>
      <w:r w:rsidR="00EE0DB7">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8A4DEF" w:rsidR="001E41F3" w:rsidRPr="00410371" w:rsidRDefault="00E71623" w:rsidP="00E71623">
            <w:pPr>
              <w:pStyle w:val="CRCoverPage"/>
              <w:wordWrap w:val="0"/>
              <w:spacing w:after="0"/>
              <w:ind w:right="140"/>
              <w:jc w:val="right"/>
              <w:rPr>
                <w:b/>
                <w:noProof/>
                <w:sz w:val="28"/>
              </w:rPr>
            </w:pPr>
            <w:r>
              <w:rPr>
                <w:b/>
                <w:noProof/>
                <w:sz w:val="28"/>
              </w:rPr>
              <w:t>24.5</w:t>
            </w:r>
            <w:r w:rsidR="00EC71EB">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62EFA0" w:rsidR="001E41F3" w:rsidRPr="00410371" w:rsidRDefault="0098248C" w:rsidP="00547111">
            <w:pPr>
              <w:pStyle w:val="CRCoverPage"/>
              <w:spacing w:after="0"/>
              <w:rPr>
                <w:noProof/>
              </w:rPr>
            </w:pPr>
            <w:r>
              <w:rPr>
                <w:b/>
                <w:noProof/>
                <w:sz w:val="28"/>
              </w:rPr>
              <w:t>0147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C17CF6" w:rsidR="001E41F3" w:rsidRPr="00410371" w:rsidRDefault="00EC71EB">
            <w:pPr>
              <w:pStyle w:val="CRCoverPage"/>
              <w:spacing w:after="0"/>
              <w:jc w:val="center"/>
              <w:rPr>
                <w:noProof/>
                <w:sz w:val="28"/>
              </w:rPr>
            </w:pPr>
            <w:r>
              <w:rPr>
                <w:b/>
                <w:noProof/>
                <w:sz w:val="28"/>
              </w:rPr>
              <w:t>17.6</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87D9A2" w:rsidR="00E12BEA" w:rsidRDefault="00F66AB5" w:rsidP="00507A66">
            <w:pPr>
              <w:pStyle w:val="CRCoverPage"/>
              <w:spacing w:after="0"/>
              <w:rPr>
                <w:lang w:eastAsia="zh-CN"/>
              </w:rPr>
            </w:pPr>
            <w:r>
              <w:t>D</w:t>
            </w:r>
            <w:r w:rsidR="00B4069D" w:rsidRPr="005F43E9">
              <w:t>estination MAC address range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6FC4E3" w:rsidR="001E41F3" w:rsidRDefault="00404944"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16C828" w:rsidR="001E41F3" w:rsidRDefault="00B834B5"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BE488" w14:textId="3682C806" w:rsidR="00BB796D" w:rsidRDefault="00BB796D" w:rsidP="00EC71EB">
            <w:pPr>
              <w:pStyle w:val="CRCoverPage"/>
              <w:spacing w:after="0"/>
            </w:pPr>
            <w:r>
              <w:t xml:space="preserve">The </w:t>
            </w:r>
            <w:r w:rsidR="00507A66" w:rsidRPr="005F43E9">
              <w:t>"destination MAC address range type"</w:t>
            </w:r>
            <w:r w:rsidR="00507A66">
              <w:t xml:space="preserve"> is a parameter of traffic descriptor component, and the "Precedence value of route selection descriptor</w:t>
            </w:r>
            <w:r w:rsidR="00507A66" w:rsidRPr="005F43E9">
              <w:t>"</w:t>
            </w:r>
            <w:r w:rsidR="00507A66">
              <w:t xml:space="preserve"> is a parameter of route selection descriptor. But the parameter </w:t>
            </w:r>
            <w:r w:rsidR="00507A66" w:rsidRPr="005F43E9">
              <w:t>"destination MAC address range type"</w:t>
            </w:r>
            <w:r w:rsidR="00507A66">
              <w:t xml:space="preserve"> is wrongly placed after the parameter "Precedence value of route selection descriptor</w:t>
            </w:r>
            <w:r w:rsidR="00507A66" w:rsidRPr="005F43E9">
              <w:t>"</w:t>
            </w:r>
            <w:r w:rsidR="00507A66">
              <w:t xml:space="preserve"> in </w:t>
            </w:r>
            <w:r>
              <w:t>current spec, making a</w:t>
            </w:r>
            <w:r w:rsidR="00507A66">
              <w:t xml:space="preserve"> wrong impression that </w:t>
            </w:r>
            <w:r w:rsidR="00507A66" w:rsidRPr="005F43E9">
              <w:t>"destination MAC address range type"</w:t>
            </w:r>
            <w:r w:rsidR="00507A66">
              <w:t xml:space="preserve"> is a part of route selection descriptor. </w:t>
            </w:r>
          </w:p>
          <w:p w14:paraId="4AB1CFBA" w14:textId="7379DFD7" w:rsidR="000040CF" w:rsidRPr="00957228" w:rsidRDefault="00BB796D" w:rsidP="00911661">
            <w:pPr>
              <w:pStyle w:val="CRCoverPage"/>
              <w:spacing w:beforeLines="50" w:before="120" w:after="0"/>
              <w:rPr>
                <w:lang w:eastAsia="zh-CN"/>
              </w:rPr>
            </w:pPr>
            <w:r>
              <w:t xml:space="preserve">Hence, better to place </w:t>
            </w:r>
            <w:r w:rsidR="00507A66" w:rsidRPr="005F43E9">
              <w:t>"destination MAC address range type"</w:t>
            </w:r>
            <w:r w:rsidR="00507A66">
              <w:t xml:space="preserve"> </w:t>
            </w:r>
            <w:r>
              <w:t>before "Precedence value of route selection descriptor</w:t>
            </w:r>
            <w:r w:rsidRPr="005F43E9">
              <w: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7108FA" w:rsidR="001E41F3" w:rsidRDefault="00BB796D" w:rsidP="00EC71EB">
            <w:pPr>
              <w:pStyle w:val="CRCoverPage"/>
              <w:spacing w:after="0"/>
              <w:rPr>
                <w:lang w:eastAsia="zh-CN"/>
              </w:rPr>
            </w:pPr>
            <w:r>
              <w:rPr>
                <w:rFonts w:hint="eastAsia"/>
                <w:lang w:eastAsia="zh-CN"/>
              </w:rPr>
              <w:t>P</w:t>
            </w:r>
            <w:r>
              <w:rPr>
                <w:lang w:eastAsia="zh-CN"/>
              </w:rPr>
              <w:t xml:space="preserve">lace </w:t>
            </w:r>
            <w:r w:rsidRPr="005F43E9">
              <w:t>"destination MAC address range type"</w:t>
            </w:r>
            <w:r>
              <w:t xml:space="preserve"> before "Precedence value of route selection descriptor</w:t>
            </w:r>
            <w:r w:rsidRPr="005F43E9">
              <w: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040CF"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49DEF8" w:rsidR="001E41F3" w:rsidRDefault="00F66AB5" w:rsidP="00301623">
            <w:pPr>
              <w:pStyle w:val="CRCoverPage"/>
              <w:spacing w:after="0"/>
              <w:rPr>
                <w:noProof/>
                <w:lang w:eastAsia="zh-CN"/>
              </w:rPr>
            </w:pPr>
            <w:r>
              <w:t xml:space="preserve">The </w:t>
            </w:r>
            <w:r w:rsidR="00BB796D" w:rsidRPr="005F43E9">
              <w:t>"destination MAC address range type"</w:t>
            </w:r>
            <w:r w:rsidR="00BB796D">
              <w:t xml:space="preserve"> is </w:t>
            </w:r>
            <w:r w:rsidR="00301623">
              <w:t xml:space="preserve">wrongly </w:t>
            </w:r>
            <w:r w:rsidR="00BB796D">
              <w:t>placed.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E41FFB" w:rsidR="001E41F3" w:rsidRDefault="00BB796D" w:rsidP="00E20070">
            <w:pPr>
              <w:pStyle w:val="CRCoverPage"/>
              <w:spacing w:after="0"/>
              <w:rPr>
                <w:noProof/>
                <w:lang w:eastAsia="zh-CN"/>
              </w:rPr>
            </w:pPr>
            <w:r>
              <w:rPr>
                <w:rFonts w:hint="eastAsia"/>
                <w:noProof/>
                <w:lang w:eastAsia="zh-CN"/>
              </w:rPr>
              <w:t>5</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A5FFEA9" w14:textId="77777777" w:rsidR="00EC71EB" w:rsidRDefault="00EC71EB" w:rsidP="00EC71EB">
      <w:pPr>
        <w:pStyle w:val="2"/>
        <w:rPr>
          <w:lang w:eastAsia="zh-CN"/>
        </w:rPr>
      </w:pPr>
      <w:bookmarkStart w:id="2" w:name="_Toc20209078"/>
      <w:bookmarkStart w:id="3" w:name="_Toc27581326"/>
      <w:bookmarkStart w:id="4" w:name="_Toc36113477"/>
      <w:bookmarkStart w:id="5" w:name="_Toc45212735"/>
      <w:bookmarkStart w:id="6" w:name="_Toc51932248"/>
      <w:bookmarkStart w:id="7" w:name="_Toc99195002"/>
      <w:r>
        <w:rPr>
          <w:lang w:eastAsia="zh-CN"/>
        </w:rPr>
        <w:t>5</w:t>
      </w:r>
      <w:r>
        <w:rPr>
          <w:rFonts w:hint="eastAsia"/>
          <w:lang w:eastAsia="zh-CN"/>
        </w:rPr>
        <w:t>.2</w:t>
      </w:r>
      <w:r>
        <w:rPr>
          <w:lang w:eastAsia="zh-CN"/>
        </w:rPr>
        <w:tab/>
        <w:t>Encoding of UE policy part type URSP</w:t>
      </w:r>
      <w:bookmarkEnd w:id="2"/>
      <w:bookmarkEnd w:id="3"/>
      <w:bookmarkEnd w:id="4"/>
      <w:bookmarkEnd w:id="5"/>
      <w:bookmarkEnd w:id="6"/>
      <w:bookmarkEnd w:id="7"/>
    </w:p>
    <w:p w14:paraId="2FB988BD" w14:textId="77777777" w:rsidR="00EC71EB" w:rsidRDefault="00EC71EB" w:rsidP="00EC71EB">
      <w:r>
        <w:t>The UE policy part type URSP contains one or more URSP rules which may be included in the UE policy part contents as defined in annex D.6.2 of 3GPP TS 24.501 [11].</w:t>
      </w:r>
    </w:p>
    <w:p w14:paraId="7BBF9159" w14:textId="77777777" w:rsidR="00EC71EB" w:rsidRDefault="00EC71EB" w:rsidP="00EC71EB">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07709D60" w14:textId="77777777" w:rsidTr="00507A66">
        <w:trPr>
          <w:cantSplit/>
          <w:jc w:val="center"/>
        </w:trPr>
        <w:tc>
          <w:tcPr>
            <w:tcW w:w="708" w:type="dxa"/>
          </w:tcPr>
          <w:p w14:paraId="7F38099A" w14:textId="77777777" w:rsidR="00EC71EB" w:rsidRPr="002A12F4" w:rsidRDefault="00EC71EB" w:rsidP="00507A66">
            <w:pPr>
              <w:pStyle w:val="TAC"/>
            </w:pPr>
            <w:r w:rsidRPr="002A12F4">
              <w:t>8</w:t>
            </w:r>
          </w:p>
        </w:tc>
        <w:tc>
          <w:tcPr>
            <w:tcW w:w="709" w:type="dxa"/>
          </w:tcPr>
          <w:p w14:paraId="23D545F8" w14:textId="77777777" w:rsidR="00EC71EB" w:rsidRPr="002A12F4" w:rsidRDefault="00EC71EB" w:rsidP="00507A66">
            <w:pPr>
              <w:pStyle w:val="TAC"/>
            </w:pPr>
            <w:r w:rsidRPr="002A12F4">
              <w:t>7</w:t>
            </w:r>
          </w:p>
        </w:tc>
        <w:tc>
          <w:tcPr>
            <w:tcW w:w="709" w:type="dxa"/>
          </w:tcPr>
          <w:p w14:paraId="47E9F9A9" w14:textId="77777777" w:rsidR="00EC71EB" w:rsidRPr="002A12F4" w:rsidRDefault="00EC71EB" w:rsidP="00507A66">
            <w:pPr>
              <w:pStyle w:val="TAC"/>
            </w:pPr>
            <w:r w:rsidRPr="002A12F4">
              <w:t>6</w:t>
            </w:r>
          </w:p>
        </w:tc>
        <w:tc>
          <w:tcPr>
            <w:tcW w:w="709" w:type="dxa"/>
          </w:tcPr>
          <w:p w14:paraId="761B9591" w14:textId="77777777" w:rsidR="00EC71EB" w:rsidRPr="002A12F4" w:rsidRDefault="00EC71EB" w:rsidP="00507A66">
            <w:pPr>
              <w:pStyle w:val="TAC"/>
            </w:pPr>
            <w:r w:rsidRPr="002A12F4">
              <w:t>5</w:t>
            </w:r>
          </w:p>
        </w:tc>
        <w:tc>
          <w:tcPr>
            <w:tcW w:w="709" w:type="dxa"/>
          </w:tcPr>
          <w:p w14:paraId="1B45DF54" w14:textId="77777777" w:rsidR="00EC71EB" w:rsidRPr="002A12F4" w:rsidRDefault="00EC71EB" w:rsidP="00507A66">
            <w:pPr>
              <w:pStyle w:val="TAC"/>
            </w:pPr>
            <w:r w:rsidRPr="002A12F4">
              <w:t>4</w:t>
            </w:r>
          </w:p>
        </w:tc>
        <w:tc>
          <w:tcPr>
            <w:tcW w:w="709" w:type="dxa"/>
          </w:tcPr>
          <w:p w14:paraId="62955289" w14:textId="77777777" w:rsidR="00EC71EB" w:rsidRPr="002A12F4" w:rsidRDefault="00EC71EB" w:rsidP="00507A66">
            <w:pPr>
              <w:pStyle w:val="TAC"/>
            </w:pPr>
            <w:r w:rsidRPr="002A12F4">
              <w:t>3</w:t>
            </w:r>
          </w:p>
        </w:tc>
        <w:tc>
          <w:tcPr>
            <w:tcW w:w="709" w:type="dxa"/>
          </w:tcPr>
          <w:p w14:paraId="158C3461" w14:textId="77777777" w:rsidR="00EC71EB" w:rsidRPr="002A12F4" w:rsidRDefault="00EC71EB" w:rsidP="00507A66">
            <w:pPr>
              <w:pStyle w:val="TAC"/>
            </w:pPr>
            <w:r w:rsidRPr="002A12F4">
              <w:t>2</w:t>
            </w:r>
          </w:p>
        </w:tc>
        <w:tc>
          <w:tcPr>
            <w:tcW w:w="709" w:type="dxa"/>
          </w:tcPr>
          <w:p w14:paraId="3EC22237" w14:textId="77777777" w:rsidR="00EC71EB" w:rsidRPr="002A12F4" w:rsidRDefault="00EC71EB" w:rsidP="00507A66">
            <w:pPr>
              <w:pStyle w:val="TAC"/>
            </w:pPr>
            <w:r w:rsidRPr="002A12F4">
              <w:t>1</w:t>
            </w:r>
          </w:p>
        </w:tc>
        <w:tc>
          <w:tcPr>
            <w:tcW w:w="1134" w:type="dxa"/>
          </w:tcPr>
          <w:p w14:paraId="38A75B91" w14:textId="77777777" w:rsidR="00EC71EB" w:rsidRPr="002A12F4" w:rsidRDefault="00EC71EB" w:rsidP="00507A66">
            <w:pPr>
              <w:pStyle w:val="TAL"/>
            </w:pPr>
          </w:p>
        </w:tc>
      </w:tr>
      <w:tr w:rsidR="00EC71EB" w:rsidRPr="002A12F4" w14:paraId="5D1773D0"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521B3C" w14:textId="77777777" w:rsidR="00EC71EB" w:rsidRPr="002A12F4" w:rsidRDefault="00EC71EB" w:rsidP="00507A66">
            <w:pPr>
              <w:pStyle w:val="TAC"/>
            </w:pPr>
          </w:p>
          <w:p w14:paraId="16EB787C" w14:textId="77777777" w:rsidR="00EC71EB" w:rsidRDefault="00EC71EB" w:rsidP="00507A66">
            <w:pPr>
              <w:pStyle w:val="TAC"/>
            </w:pPr>
          </w:p>
          <w:p w14:paraId="6279DC8D" w14:textId="77777777" w:rsidR="00EC71EB" w:rsidRPr="002A12F4" w:rsidRDefault="00EC71EB" w:rsidP="00507A66">
            <w:pPr>
              <w:pStyle w:val="TAC"/>
            </w:pPr>
          </w:p>
          <w:p w14:paraId="780EED34" w14:textId="77777777" w:rsidR="00EC71EB" w:rsidRPr="002A12F4" w:rsidRDefault="00EC71EB" w:rsidP="00507A66">
            <w:pPr>
              <w:pStyle w:val="TAC"/>
            </w:pPr>
            <w:r w:rsidRPr="002A12F4">
              <w:t>URSP rule 1</w:t>
            </w:r>
          </w:p>
        </w:tc>
        <w:tc>
          <w:tcPr>
            <w:tcW w:w="1134" w:type="dxa"/>
          </w:tcPr>
          <w:p w14:paraId="6FAED7E1" w14:textId="77777777" w:rsidR="00EC71EB" w:rsidRPr="002A12F4" w:rsidRDefault="00EC71EB" w:rsidP="00507A66">
            <w:pPr>
              <w:pStyle w:val="TAL"/>
            </w:pPr>
            <w:r>
              <w:t>octet q+3</w:t>
            </w:r>
          </w:p>
          <w:p w14:paraId="219CB379" w14:textId="77777777" w:rsidR="00EC71EB" w:rsidRPr="002A12F4" w:rsidRDefault="00EC71EB" w:rsidP="00507A66">
            <w:pPr>
              <w:pStyle w:val="TAL"/>
            </w:pPr>
          </w:p>
          <w:p w14:paraId="139DEF9E" w14:textId="77777777" w:rsidR="00EC71EB" w:rsidRDefault="00EC71EB" w:rsidP="00507A66">
            <w:pPr>
              <w:pStyle w:val="TAL"/>
            </w:pPr>
          </w:p>
          <w:p w14:paraId="2CFE3EE4" w14:textId="77777777" w:rsidR="00EC71EB" w:rsidRDefault="00EC71EB" w:rsidP="00507A66">
            <w:pPr>
              <w:pStyle w:val="TAL"/>
            </w:pPr>
          </w:p>
          <w:p w14:paraId="30BF770A" w14:textId="77777777" w:rsidR="00EC71EB" w:rsidRPr="002A12F4" w:rsidRDefault="00EC71EB" w:rsidP="00507A66">
            <w:pPr>
              <w:pStyle w:val="TAL"/>
            </w:pPr>
          </w:p>
          <w:p w14:paraId="3C4675AD" w14:textId="77777777" w:rsidR="00EC71EB" w:rsidRPr="002A12F4" w:rsidRDefault="00EC71EB" w:rsidP="00507A66">
            <w:pPr>
              <w:pStyle w:val="TAL"/>
            </w:pPr>
          </w:p>
          <w:p w14:paraId="761D4CC7" w14:textId="77777777" w:rsidR="00EC71EB" w:rsidRPr="002A12F4" w:rsidRDefault="00EC71EB" w:rsidP="00507A66">
            <w:pPr>
              <w:pStyle w:val="TAL"/>
            </w:pPr>
            <w:r>
              <w:t>octet s</w:t>
            </w:r>
          </w:p>
        </w:tc>
      </w:tr>
      <w:tr w:rsidR="00EC71EB" w:rsidRPr="002A12F4" w14:paraId="214D62EB"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C2E6C6" w14:textId="77777777" w:rsidR="00EC71EB" w:rsidRPr="002A12F4" w:rsidRDefault="00EC71EB" w:rsidP="00507A66">
            <w:pPr>
              <w:pStyle w:val="TAC"/>
            </w:pPr>
          </w:p>
          <w:p w14:paraId="3B1C2F91" w14:textId="77777777" w:rsidR="00EC71EB" w:rsidRDefault="00EC71EB" w:rsidP="00507A66">
            <w:pPr>
              <w:pStyle w:val="TAC"/>
            </w:pPr>
          </w:p>
          <w:p w14:paraId="4359AE42" w14:textId="77777777" w:rsidR="00EC71EB" w:rsidRPr="002A12F4" w:rsidRDefault="00EC71EB" w:rsidP="00507A66">
            <w:pPr>
              <w:pStyle w:val="TAC"/>
            </w:pPr>
          </w:p>
          <w:p w14:paraId="627EF8FC" w14:textId="77777777" w:rsidR="00EC71EB" w:rsidRPr="002A12F4" w:rsidRDefault="00EC71EB" w:rsidP="00507A66">
            <w:pPr>
              <w:pStyle w:val="TAC"/>
            </w:pPr>
            <w:r w:rsidRPr="002A12F4">
              <w:t>URSP rule 2</w:t>
            </w:r>
          </w:p>
        </w:tc>
        <w:tc>
          <w:tcPr>
            <w:tcW w:w="1134" w:type="dxa"/>
            <w:tcBorders>
              <w:top w:val="nil"/>
              <w:left w:val="single" w:sz="6" w:space="0" w:color="auto"/>
              <w:bottom w:val="nil"/>
              <w:right w:val="nil"/>
            </w:tcBorders>
          </w:tcPr>
          <w:p w14:paraId="3C22C1AD" w14:textId="77777777" w:rsidR="00EC71EB" w:rsidRPr="002A12F4" w:rsidRDefault="00EC71EB" w:rsidP="00507A66">
            <w:pPr>
              <w:pStyle w:val="TAL"/>
            </w:pPr>
            <w:r w:rsidRPr="002A12F4">
              <w:t xml:space="preserve">octet </w:t>
            </w:r>
            <w:r>
              <w:t>s</w:t>
            </w:r>
            <w:r w:rsidRPr="002A12F4">
              <w:t>+1*</w:t>
            </w:r>
          </w:p>
          <w:p w14:paraId="1C6CD36E" w14:textId="77777777" w:rsidR="00EC71EB" w:rsidRPr="002A12F4" w:rsidRDefault="00EC71EB" w:rsidP="00507A66">
            <w:pPr>
              <w:pStyle w:val="TAL"/>
            </w:pPr>
          </w:p>
          <w:p w14:paraId="15F7E4AD" w14:textId="77777777" w:rsidR="00EC71EB" w:rsidRDefault="00EC71EB" w:rsidP="00507A66">
            <w:pPr>
              <w:pStyle w:val="TAL"/>
            </w:pPr>
          </w:p>
          <w:p w14:paraId="620C7FC9" w14:textId="77777777" w:rsidR="00EC71EB" w:rsidRDefault="00EC71EB" w:rsidP="00507A66">
            <w:pPr>
              <w:pStyle w:val="TAL"/>
            </w:pPr>
          </w:p>
          <w:p w14:paraId="148F320A" w14:textId="77777777" w:rsidR="00EC71EB" w:rsidRPr="002A12F4" w:rsidRDefault="00EC71EB" w:rsidP="00507A66">
            <w:pPr>
              <w:pStyle w:val="TAL"/>
            </w:pPr>
          </w:p>
          <w:p w14:paraId="547F7250" w14:textId="77777777" w:rsidR="00EC71EB" w:rsidRPr="002A12F4" w:rsidRDefault="00EC71EB" w:rsidP="00507A66">
            <w:pPr>
              <w:pStyle w:val="TAL"/>
            </w:pPr>
          </w:p>
          <w:p w14:paraId="3851483F" w14:textId="77777777" w:rsidR="00EC71EB" w:rsidRPr="002A12F4" w:rsidRDefault="00EC71EB" w:rsidP="00507A66">
            <w:pPr>
              <w:pStyle w:val="TAL"/>
            </w:pPr>
            <w:r w:rsidRPr="002A12F4">
              <w:t xml:space="preserve">octet </w:t>
            </w:r>
            <w:r>
              <w:t>t</w:t>
            </w:r>
            <w:r w:rsidRPr="002A12F4">
              <w:t>*</w:t>
            </w:r>
          </w:p>
        </w:tc>
      </w:tr>
      <w:tr w:rsidR="00EC71EB" w:rsidRPr="002A12F4" w14:paraId="3C2DDC3B"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D89688" w14:textId="77777777" w:rsidR="00EC71EB" w:rsidRPr="002A12F4" w:rsidRDefault="00EC71EB" w:rsidP="00507A66">
            <w:pPr>
              <w:pStyle w:val="TAC"/>
            </w:pPr>
          </w:p>
          <w:p w14:paraId="0013ABFD" w14:textId="77777777" w:rsidR="00EC71EB" w:rsidRPr="002A12F4" w:rsidRDefault="00EC71EB" w:rsidP="00507A66">
            <w:pPr>
              <w:pStyle w:val="TAC"/>
            </w:pPr>
            <w:r w:rsidRPr="002A12F4">
              <w:t>…</w:t>
            </w:r>
          </w:p>
        </w:tc>
        <w:tc>
          <w:tcPr>
            <w:tcW w:w="1134" w:type="dxa"/>
            <w:tcBorders>
              <w:top w:val="nil"/>
              <w:left w:val="single" w:sz="6" w:space="0" w:color="auto"/>
              <w:bottom w:val="nil"/>
              <w:right w:val="nil"/>
            </w:tcBorders>
          </w:tcPr>
          <w:p w14:paraId="0DB9AE74" w14:textId="77777777" w:rsidR="00EC71EB" w:rsidRPr="002A12F4" w:rsidRDefault="00EC71EB" w:rsidP="00507A66">
            <w:pPr>
              <w:pStyle w:val="TAL"/>
            </w:pPr>
            <w:r w:rsidRPr="002A12F4">
              <w:t xml:space="preserve">octet </w:t>
            </w:r>
            <w:r>
              <w:t>t</w:t>
            </w:r>
            <w:r w:rsidRPr="002A12F4">
              <w:t>+1*</w:t>
            </w:r>
          </w:p>
          <w:p w14:paraId="27664BB2" w14:textId="77777777" w:rsidR="00EC71EB" w:rsidRPr="002A12F4" w:rsidRDefault="00EC71EB" w:rsidP="00507A66">
            <w:pPr>
              <w:pStyle w:val="TAL"/>
            </w:pPr>
          </w:p>
          <w:p w14:paraId="1A72AB99" w14:textId="77777777" w:rsidR="00EC71EB" w:rsidRPr="002A12F4" w:rsidRDefault="00EC71EB" w:rsidP="00507A66">
            <w:pPr>
              <w:pStyle w:val="TAL"/>
            </w:pPr>
            <w:r w:rsidRPr="002A12F4">
              <w:t xml:space="preserve">octet </w:t>
            </w:r>
            <w:r>
              <w:t>u</w:t>
            </w:r>
            <w:r w:rsidRPr="002A12F4">
              <w:t>*</w:t>
            </w:r>
          </w:p>
        </w:tc>
      </w:tr>
      <w:tr w:rsidR="00EC71EB" w:rsidRPr="002A12F4" w14:paraId="380AC91C"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6A07F" w14:textId="77777777" w:rsidR="00EC71EB" w:rsidRPr="002A12F4" w:rsidRDefault="00EC71EB" w:rsidP="00507A66">
            <w:pPr>
              <w:pStyle w:val="TAC"/>
            </w:pPr>
          </w:p>
          <w:p w14:paraId="6A27F28A" w14:textId="77777777" w:rsidR="00EC71EB" w:rsidRDefault="00EC71EB" w:rsidP="00507A66">
            <w:pPr>
              <w:pStyle w:val="TAC"/>
            </w:pPr>
          </w:p>
          <w:p w14:paraId="19908023" w14:textId="77777777" w:rsidR="00EC71EB" w:rsidRPr="002A12F4" w:rsidRDefault="00EC71EB" w:rsidP="00507A66">
            <w:pPr>
              <w:pStyle w:val="TAC"/>
            </w:pPr>
          </w:p>
          <w:p w14:paraId="579076AF" w14:textId="77777777" w:rsidR="00EC71EB" w:rsidRPr="002A12F4" w:rsidRDefault="00EC71EB" w:rsidP="00507A66">
            <w:pPr>
              <w:pStyle w:val="TAC"/>
            </w:pPr>
            <w:r w:rsidRPr="002A12F4">
              <w:t>URSP rule n</w:t>
            </w:r>
          </w:p>
        </w:tc>
        <w:tc>
          <w:tcPr>
            <w:tcW w:w="1134" w:type="dxa"/>
            <w:tcBorders>
              <w:top w:val="nil"/>
              <w:left w:val="single" w:sz="6" w:space="0" w:color="auto"/>
              <w:bottom w:val="nil"/>
              <w:right w:val="nil"/>
            </w:tcBorders>
          </w:tcPr>
          <w:p w14:paraId="5C260BB6" w14:textId="77777777" w:rsidR="00EC71EB" w:rsidRPr="002A12F4" w:rsidRDefault="00EC71EB" w:rsidP="00507A66">
            <w:pPr>
              <w:pStyle w:val="TAL"/>
            </w:pPr>
            <w:r w:rsidRPr="002A12F4">
              <w:t xml:space="preserve">octet </w:t>
            </w:r>
            <w:r>
              <w:t>u</w:t>
            </w:r>
            <w:r w:rsidRPr="002A12F4">
              <w:t>+1*</w:t>
            </w:r>
          </w:p>
          <w:p w14:paraId="3A9C33C9" w14:textId="77777777" w:rsidR="00EC71EB" w:rsidRDefault="00EC71EB" w:rsidP="00507A66">
            <w:pPr>
              <w:pStyle w:val="TAL"/>
            </w:pPr>
          </w:p>
          <w:p w14:paraId="157B8ABA" w14:textId="77777777" w:rsidR="00EC71EB" w:rsidRDefault="00EC71EB" w:rsidP="00507A66">
            <w:pPr>
              <w:pStyle w:val="TAL"/>
            </w:pPr>
          </w:p>
          <w:p w14:paraId="3F85B9D8" w14:textId="77777777" w:rsidR="00EC71EB" w:rsidRPr="002A12F4" w:rsidRDefault="00EC71EB" w:rsidP="00507A66">
            <w:pPr>
              <w:pStyle w:val="TAL"/>
            </w:pPr>
          </w:p>
          <w:p w14:paraId="083756C2" w14:textId="77777777" w:rsidR="00EC71EB" w:rsidRPr="002A12F4" w:rsidRDefault="00EC71EB" w:rsidP="00507A66">
            <w:pPr>
              <w:pStyle w:val="TAL"/>
            </w:pPr>
          </w:p>
          <w:p w14:paraId="4E08084C" w14:textId="77777777" w:rsidR="00EC71EB" w:rsidRPr="002A12F4" w:rsidRDefault="00EC71EB" w:rsidP="00507A66">
            <w:pPr>
              <w:pStyle w:val="TAL"/>
            </w:pPr>
          </w:p>
          <w:p w14:paraId="253331D0" w14:textId="77777777" w:rsidR="00EC71EB" w:rsidRPr="002A12F4" w:rsidRDefault="00EC71EB" w:rsidP="00507A66">
            <w:pPr>
              <w:pStyle w:val="TAL"/>
            </w:pPr>
            <w:r>
              <w:t>octet r</w:t>
            </w:r>
            <w:r w:rsidRPr="002A12F4">
              <w:t>*</w:t>
            </w:r>
          </w:p>
        </w:tc>
      </w:tr>
    </w:tbl>
    <w:p w14:paraId="10D21B21" w14:textId="77777777" w:rsidR="00EC71EB" w:rsidRPr="00BD0557" w:rsidRDefault="00EC71EB" w:rsidP="00EC71EB">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13CE0DE6" w14:textId="77777777" w:rsidTr="00507A66">
        <w:trPr>
          <w:cantSplit/>
          <w:jc w:val="center"/>
        </w:trPr>
        <w:tc>
          <w:tcPr>
            <w:tcW w:w="708" w:type="dxa"/>
          </w:tcPr>
          <w:p w14:paraId="6767804D" w14:textId="77777777" w:rsidR="00EC71EB" w:rsidRPr="002A12F4" w:rsidRDefault="00EC71EB" w:rsidP="00507A66">
            <w:pPr>
              <w:pStyle w:val="TAC"/>
            </w:pPr>
            <w:r w:rsidRPr="002A12F4">
              <w:t>8</w:t>
            </w:r>
          </w:p>
        </w:tc>
        <w:tc>
          <w:tcPr>
            <w:tcW w:w="709" w:type="dxa"/>
          </w:tcPr>
          <w:p w14:paraId="08B1F679" w14:textId="77777777" w:rsidR="00EC71EB" w:rsidRPr="002A12F4" w:rsidRDefault="00EC71EB" w:rsidP="00507A66">
            <w:pPr>
              <w:pStyle w:val="TAC"/>
            </w:pPr>
            <w:r w:rsidRPr="002A12F4">
              <w:t>7</w:t>
            </w:r>
          </w:p>
        </w:tc>
        <w:tc>
          <w:tcPr>
            <w:tcW w:w="709" w:type="dxa"/>
          </w:tcPr>
          <w:p w14:paraId="2E493409" w14:textId="77777777" w:rsidR="00EC71EB" w:rsidRPr="002A12F4" w:rsidRDefault="00EC71EB" w:rsidP="00507A66">
            <w:pPr>
              <w:pStyle w:val="TAC"/>
            </w:pPr>
            <w:r w:rsidRPr="002A12F4">
              <w:t>6</w:t>
            </w:r>
          </w:p>
        </w:tc>
        <w:tc>
          <w:tcPr>
            <w:tcW w:w="709" w:type="dxa"/>
          </w:tcPr>
          <w:p w14:paraId="495DF9F6" w14:textId="77777777" w:rsidR="00EC71EB" w:rsidRPr="002A12F4" w:rsidRDefault="00EC71EB" w:rsidP="00507A66">
            <w:pPr>
              <w:pStyle w:val="TAC"/>
            </w:pPr>
            <w:r w:rsidRPr="002A12F4">
              <w:t>5</w:t>
            </w:r>
          </w:p>
        </w:tc>
        <w:tc>
          <w:tcPr>
            <w:tcW w:w="709" w:type="dxa"/>
          </w:tcPr>
          <w:p w14:paraId="354B3127" w14:textId="77777777" w:rsidR="00EC71EB" w:rsidRPr="002A12F4" w:rsidRDefault="00EC71EB" w:rsidP="00507A66">
            <w:pPr>
              <w:pStyle w:val="TAC"/>
            </w:pPr>
            <w:r w:rsidRPr="002A12F4">
              <w:t>4</w:t>
            </w:r>
          </w:p>
        </w:tc>
        <w:tc>
          <w:tcPr>
            <w:tcW w:w="709" w:type="dxa"/>
          </w:tcPr>
          <w:p w14:paraId="20A97664" w14:textId="77777777" w:rsidR="00EC71EB" w:rsidRPr="002A12F4" w:rsidRDefault="00EC71EB" w:rsidP="00507A66">
            <w:pPr>
              <w:pStyle w:val="TAC"/>
            </w:pPr>
            <w:r w:rsidRPr="002A12F4">
              <w:t>3</w:t>
            </w:r>
          </w:p>
        </w:tc>
        <w:tc>
          <w:tcPr>
            <w:tcW w:w="709" w:type="dxa"/>
          </w:tcPr>
          <w:p w14:paraId="202FB046" w14:textId="77777777" w:rsidR="00EC71EB" w:rsidRPr="002A12F4" w:rsidRDefault="00EC71EB" w:rsidP="00507A66">
            <w:pPr>
              <w:pStyle w:val="TAC"/>
            </w:pPr>
            <w:r w:rsidRPr="002A12F4">
              <w:t>2</w:t>
            </w:r>
          </w:p>
        </w:tc>
        <w:tc>
          <w:tcPr>
            <w:tcW w:w="709" w:type="dxa"/>
          </w:tcPr>
          <w:p w14:paraId="608A2E04" w14:textId="77777777" w:rsidR="00EC71EB" w:rsidRPr="002A12F4" w:rsidRDefault="00EC71EB" w:rsidP="00507A66">
            <w:pPr>
              <w:pStyle w:val="TAC"/>
            </w:pPr>
            <w:r w:rsidRPr="002A12F4">
              <w:t>1</w:t>
            </w:r>
          </w:p>
        </w:tc>
        <w:tc>
          <w:tcPr>
            <w:tcW w:w="1134" w:type="dxa"/>
          </w:tcPr>
          <w:p w14:paraId="30143F53" w14:textId="77777777" w:rsidR="00EC71EB" w:rsidRPr="002A12F4" w:rsidRDefault="00EC71EB" w:rsidP="00507A66">
            <w:pPr>
              <w:pStyle w:val="TAL"/>
            </w:pPr>
          </w:p>
        </w:tc>
      </w:tr>
      <w:tr w:rsidR="00EC71EB" w:rsidRPr="002A12F4" w14:paraId="1855CD07"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7F39D" w14:textId="77777777" w:rsidR="00EC71EB" w:rsidRDefault="00EC71EB" w:rsidP="00507A66">
            <w:pPr>
              <w:pStyle w:val="TAC"/>
            </w:pPr>
          </w:p>
          <w:p w14:paraId="5D49BDAD" w14:textId="77777777" w:rsidR="00EC71EB" w:rsidRDefault="00EC71EB" w:rsidP="00507A66">
            <w:pPr>
              <w:pStyle w:val="TAC"/>
            </w:pPr>
            <w:r>
              <w:t>Length of URSP rule</w:t>
            </w:r>
          </w:p>
          <w:p w14:paraId="70FE8869" w14:textId="77777777" w:rsidR="00EC71EB" w:rsidRPr="002A12F4" w:rsidRDefault="00EC71EB" w:rsidP="00507A66">
            <w:pPr>
              <w:pStyle w:val="TAC"/>
            </w:pPr>
          </w:p>
        </w:tc>
        <w:tc>
          <w:tcPr>
            <w:tcW w:w="1134" w:type="dxa"/>
          </w:tcPr>
          <w:p w14:paraId="6FC419EE" w14:textId="77777777" w:rsidR="00EC71EB" w:rsidRDefault="00EC71EB" w:rsidP="00507A66">
            <w:pPr>
              <w:pStyle w:val="TAL"/>
            </w:pPr>
            <w:r>
              <w:t>octet v</w:t>
            </w:r>
          </w:p>
          <w:p w14:paraId="5123ADFB" w14:textId="77777777" w:rsidR="00EC71EB" w:rsidRDefault="00EC71EB" w:rsidP="00507A66">
            <w:pPr>
              <w:pStyle w:val="TAL"/>
            </w:pPr>
          </w:p>
          <w:p w14:paraId="60D64D06" w14:textId="77777777" w:rsidR="00EC71EB" w:rsidRPr="002A12F4" w:rsidRDefault="00EC71EB" w:rsidP="00507A66">
            <w:pPr>
              <w:pStyle w:val="TAL"/>
            </w:pPr>
            <w:r w:rsidRPr="002A12F4">
              <w:t xml:space="preserve">octet </w:t>
            </w:r>
            <w:r>
              <w:t>v+1</w:t>
            </w:r>
          </w:p>
        </w:tc>
      </w:tr>
      <w:tr w:rsidR="00EC71EB" w:rsidRPr="002A12F4" w14:paraId="741C66D5"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A743F6" w14:textId="77777777" w:rsidR="00EC71EB" w:rsidRPr="002A12F4" w:rsidRDefault="00EC71EB" w:rsidP="00507A66">
            <w:pPr>
              <w:pStyle w:val="TAC"/>
            </w:pPr>
            <w:r w:rsidRPr="002A12F4">
              <w:t>Precedence value</w:t>
            </w:r>
            <w:r>
              <w:t xml:space="preserve"> of URSP rule</w:t>
            </w:r>
          </w:p>
        </w:tc>
        <w:tc>
          <w:tcPr>
            <w:tcW w:w="1134" w:type="dxa"/>
          </w:tcPr>
          <w:p w14:paraId="61E6F39B" w14:textId="77777777" w:rsidR="00EC71EB" w:rsidRPr="002A12F4" w:rsidRDefault="00EC71EB" w:rsidP="00507A66">
            <w:pPr>
              <w:pStyle w:val="TAL"/>
            </w:pPr>
            <w:r w:rsidRPr="002A12F4">
              <w:t xml:space="preserve">octet </w:t>
            </w:r>
            <w:r>
              <w:t>v+2</w:t>
            </w:r>
          </w:p>
        </w:tc>
      </w:tr>
      <w:tr w:rsidR="00EC71EB" w:rsidRPr="002A12F4" w14:paraId="105A365E"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A1FE4E" w14:textId="77777777" w:rsidR="00EC71EB" w:rsidRDefault="00EC71EB" w:rsidP="00507A66">
            <w:pPr>
              <w:pStyle w:val="TAC"/>
            </w:pPr>
          </w:p>
          <w:p w14:paraId="61A5B2CD" w14:textId="77777777" w:rsidR="00EC71EB" w:rsidRDefault="00EC71EB" w:rsidP="00507A66">
            <w:pPr>
              <w:pStyle w:val="TAC"/>
            </w:pPr>
            <w:r w:rsidRPr="002A12F4">
              <w:t>Length of traffic descriptor</w:t>
            </w:r>
          </w:p>
          <w:p w14:paraId="2CC952B8" w14:textId="77777777" w:rsidR="00EC71EB" w:rsidRPr="002A12F4" w:rsidRDefault="00EC71EB" w:rsidP="00507A66">
            <w:pPr>
              <w:pStyle w:val="TAC"/>
            </w:pPr>
          </w:p>
        </w:tc>
        <w:tc>
          <w:tcPr>
            <w:tcW w:w="1134" w:type="dxa"/>
          </w:tcPr>
          <w:p w14:paraId="42771F88" w14:textId="77777777" w:rsidR="00EC71EB" w:rsidRDefault="00EC71EB" w:rsidP="00507A66">
            <w:pPr>
              <w:pStyle w:val="TAL"/>
            </w:pPr>
            <w:r w:rsidRPr="002A12F4">
              <w:t xml:space="preserve">octet </w:t>
            </w:r>
            <w:r>
              <w:t>v+3</w:t>
            </w:r>
          </w:p>
          <w:p w14:paraId="6F017135" w14:textId="77777777" w:rsidR="00EC71EB" w:rsidRDefault="00EC71EB" w:rsidP="00507A66">
            <w:pPr>
              <w:pStyle w:val="TAL"/>
            </w:pPr>
          </w:p>
          <w:p w14:paraId="2560DF10" w14:textId="77777777" w:rsidR="00EC71EB" w:rsidRPr="002A12F4" w:rsidRDefault="00EC71EB" w:rsidP="00507A66">
            <w:pPr>
              <w:pStyle w:val="TAL"/>
            </w:pPr>
            <w:r>
              <w:t>octet v+4</w:t>
            </w:r>
          </w:p>
        </w:tc>
      </w:tr>
      <w:tr w:rsidR="00EC71EB" w:rsidRPr="002A12F4" w14:paraId="4D79AA47" w14:textId="77777777" w:rsidTr="00507A66">
        <w:trPr>
          <w:jc w:val="center"/>
        </w:trPr>
        <w:tc>
          <w:tcPr>
            <w:tcW w:w="5671" w:type="dxa"/>
            <w:gridSpan w:val="8"/>
            <w:tcBorders>
              <w:left w:val="single" w:sz="6" w:space="0" w:color="auto"/>
              <w:bottom w:val="single" w:sz="6" w:space="0" w:color="auto"/>
              <w:right w:val="single" w:sz="6" w:space="0" w:color="auto"/>
            </w:tcBorders>
          </w:tcPr>
          <w:p w14:paraId="6FE4678C" w14:textId="77777777" w:rsidR="00EC71EB" w:rsidRDefault="00EC71EB" w:rsidP="00507A66">
            <w:pPr>
              <w:pStyle w:val="TAC"/>
            </w:pPr>
          </w:p>
          <w:p w14:paraId="286556EE" w14:textId="77777777" w:rsidR="00EC71EB" w:rsidRPr="002A12F4" w:rsidRDefault="00EC71EB" w:rsidP="00507A66">
            <w:pPr>
              <w:pStyle w:val="TAC"/>
            </w:pPr>
          </w:p>
          <w:p w14:paraId="52C49FAF" w14:textId="77777777" w:rsidR="00EC71EB" w:rsidRPr="002A12F4" w:rsidRDefault="00EC71EB" w:rsidP="00507A66">
            <w:pPr>
              <w:pStyle w:val="TAC"/>
            </w:pPr>
            <w:r w:rsidRPr="002A12F4">
              <w:t>Traffic descriptor</w:t>
            </w:r>
          </w:p>
        </w:tc>
        <w:tc>
          <w:tcPr>
            <w:tcW w:w="1134" w:type="dxa"/>
          </w:tcPr>
          <w:p w14:paraId="5C2ED164" w14:textId="77777777" w:rsidR="00EC71EB" w:rsidRPr="002A12F4" w:rsidRDefault="00EC71EB" w:rsidP="00507A66">
            <w:pPr>
              <w:pStyle w:val="TAL"/>
            </w:pPr>
            <w:r w:rsidRPr="002A12F4">
              <w:t>octet</w:t>
            </w:r>
            <w:r>
              <w:t xml:space="preserve"> v+5</w:t>
            </w:r>
          </w:p>
          <w:p w14:paraId="0B23DAD9" w14:textId="77777777" w:rsidR="00EC71EB" w:rsidRDefault="00EC71EB" w:rsidP="00507A66">
            <w:pPr>
              <w:pStyle w:val="TAL"/>
            </w:pPr>
          </w:p>
          <w:p w14:paraId="798F716C" w14:textId="77777777" w:rsidR="00EC71EB" w:rsidRDefault="00EC71EB" w:rsidP="00507A66">
            <w:pPr>
              <w:pStyle w:val="TAL"/>
            </w:pPr>
          </w:p>
          <w:p w14:paraId="0EFF3E17" w14:textId="77777777" w:rsidR="00EC71EB" w:rsidRPr="002A12F4" w:rsidRDefault="00EC71EB" w:rsidP="00507A66">
            <w:pPr>
              <w:pStyle w:val="TAL"/>
            </w:pPr>
          </w:p>
          <w:p w14:paraId="70FDA396" w14:textId="77777777" w:rsidR="00EC71EB" w:rsidRPr="002A12F4" w:rsidRDefault="00EC71EB" w:rsidP="00507A66">
            <w:pPr>
              <w:pStyle w:val="TAL"/>
            </w:pPr>
            <w:r w:rsidRPr="002A12F4">
              <w:t xml:space="preserve">octet </w:t>
            </w:r>
            <w:r>
              <w:t>w</w:t>
            </w:r>
          </w:p>
        </w:tc>
      </w:tr>
      <w:tr w:rsidR="00EC71EB" w:rsidRPr="002A12F4" w14:paraId="084489B8" w14:textId="77777777" w:rsidTr="00507A66">
        <w:trPr>
          <w:jc w:val="center"/>
        </w:trPr>
        <w:tc>
          <w:tcPr>
            <w:tcW w:w="5671" w:type="dxa"/>
            <w:gridSpan w:val="8"/>
            <w:tcBorders>
              <w:left w:val="single" w:sz="6" w:space="0" w:color="auto"/>
              <w:bottom w:val="single" w:sz="6" w:space="0" w:color="auto"/>
              <w:right w:val="single" w:sz="6" w:space="0" w:color="auto"/>
            </w:tcBorders>
          </w:tcPr>
          <w:p w14:paraId="4F863823" w14:textId="77777777" w:rsidR="00EC71EB" w:rsidRDefault="00EC71EB" w:rsidP="00507A66">
            <w:pPr>
              <w:pStyle w:val="TAC"/>
            </w:pPr>
          </w:p>
          <w:p w14:paraId="6B248874" w14:textId="77777777" w:rsidR="00EC71EB" w:rsidRDefault="00EC71EB" w:rsidP="00507A66">
            <w:pPr>
              <w:pStyle w:val="TAC"/>
            </w:pPr>
            <w:r>
              <w:t>Length of r</w:t>
            </w:r>
            <w:r w:rsidRPr="002A12F4">
              <w:t>oute selection descriptor</w:t>
            </w:r>
            <w:r>
              <w:t xml:space="preserve"> list</w:t>
            </w:r>
          </w:p>
          <w:p w14:paraId="7393C000" w14:textId="77777777" w:rsidR="00EC71EB" w:rsidRPr="002A12F4" w:rsidRDefault="00EC71EB" w:rsidP="00507A66">
            <w:pPr>
              <w:pStyle w:val="TAC"/>
            </w:pPr>
          </w:p>
        </w:tc>
        <w:tc>
          <w:tcPr>
            <w:tcW w:w="1134" w:type="dxa"/>
          </w:tcPr>
          <w:p w14:paraId="0639B591" w14:textId="77777777" w:rsidR="00EC71EB" w:rsidRDefault="00EC71EB" w:rsidP="00507A66">
            <w:pPr>
              <w:pStyle w:val="TAL"/>
            </w:pPr>
            <w:r w:rsidRPr="002A12F4">
              <w:t xml:space="preserve">octet </w:t>
            </w:r>
            <w:r>
              <w:t>w</w:t>
            </w:r>
            <w:r w:rsidRPr="002A12F4">
              <w:t>+1</w:t>
            </w:r>
          </w:p>
          <w:p w14:paraId="6EF72F00" w14:textId="77777777" w:rsidR="00EC71EB" w:rsidRDefault="00EC71EB" w:rsidP="00507A66">
            <w:pPr>
              <w:pStyle w:val="TAL"/>
            </w:pPr>
          </w:p>
          <w:p w14:paraId="1BD2FD1A" w14:textId="77777777" w:rsidR="00EC71EB" w:rsidRPr="002A12F4" w:rsidRDefault="00EC71EB" w:rsidP="00507A66">
            <w:pPr>
              <w:pStyle w:val="TAL"/>
            </w:pPr>
            <w:r>
              <w:t>octet w+2</w:t>
            </w:r>
          </w:p>
        </w:tc>
      </w:tr>
      <w:tr w:rsidR="00EC71EB" w:rsidRPr="002A12F4" w14:paraId="72539F9E"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3FEF5" w14:textId="77777777" w:rsidR="00EC71EB" w:rsidRDefault="00EC71EB" w:rsidP="00507A66">
            <w:pPr>
              <w:pStyle w:val="TAC"/>
            </w:pPr>
          </w:p>
          <w:p w14:paraId="3F38CFCD" w14:textId="77777777" w:rsidR="00EC71EB" w:rsidRPr="002A12F4" w:rsidRDefault="00EC71EB" w:rsidP="00507A66">
            <w:pPr>
              <w:pStyle w:val="TAC"/>
            </w:pPr>
          </w:p>
          <w:p w14:paraId="0188BA4D" w14:textId="77777777" w:rsidR="00EC71EB" w:rsidRPr="002A12F4" w:rsidRDefault="00EC71EB" w:rsidP="00507A66">
            <w:pPr>
              <w:pStyle w:val="TAC"/>
            </w:pPr>
            <w:r w:rsidRPr="002A12F4">
              <w:t>Route selection descriptor</w:t>
            </w:r>
            <w:r>
              <w:t xml:space="preserve"> list</w:t>
            </w:r>
          </w:p>
        </w:tc>
        <w:tc>
          <w:tcPr>
            <w:tcW w:w="1134" w:type="dxa"/>
            <w:tcBorders>
              <w:top w:val="nil"/>
              <w:left w:val="single" w:sz="6" w:space="0" w:color="auto"/>
              <w:bottom w:val="nil"/>
              <w:right w:val="nil"/>
            </w:tcBorders>
          </w:tcPr>
          <w:p w14:paraId="755FD2BE" w14:textId="77777777" w:rsidR="00EC71EB" w:rsidRPr="002A12F4" w:rsidRDefault="00EC71EB" w:rsidP="00507A66">
            <w:pPr>
              <w:pStyle w:val="TAL"/>
            </w:pPr>
            <w:r w:rsidRPr="002A12F4">
              <w:t xml:space="preserve">octet </w:t>
            </w:r>
            <w:r>
              <w:t>w+3</w:t>
            </w:r>
          </w:p>
          <w:p w14:paraId="7824BAC2" w14:textId="77777777" w:rsidR="00EC71EB" w:rsidRDefault="00EC71EB" w:rsidP="00507A66">
            <w:pPr>
              <w:pStyle w:val="TAL"/>
            </w:pPr>
          </w:p>
          <w:p w14:paraId="341D93E5" w14:textId="77777777" w:rsidR="00EC71EB" w:rsidRDefault="00EC71EB" w:rsidP="00507A66">
            <w:pPr>
              <w:pStyle w:val="TAL"/>
            </w:pPr>
          </w:p>
          <w:p w14:paraId="6DBF95ED" w14:textId="77777777" w:rsidR="00EC71EB" w:rsidRPr="002A12F4" w:rsidRDefault="00EC71EB" w:rsidP="00507A66">
            <w:pPr>
              <w:pStyle w:val="TAL"/>
            </w:pPr>
          </w:p>
          <w:p w14:paraId="69E787DA" w14:textId="77777777" w:rsidR="00EC71EB" w:rsidRPr="002A12F4" w:rsidRDefault="00EC71EB" w:rsidP="00507A66">
            <w:pPr>
              <w:pStyle w:val="TAL"/>
            </w:pPr>
            <w:r w:rsidRPr="002A12F4">
              <w:t xml:space="preserve">octet </w:t>
            </w:r>
            <w:r>
              <w:t>x</w:t>
            </w:r>
          </w:p>
        </w:tc>
      </w:tr>
    </w:tbl>
    <w:p w14:paraId="0D1F600C" w14:textId="77777777" w:rsidR="00EC71EB" w:rsidRPr="00BD0557" w:rsidRDefault="00EC71EB" w:rsidP="00EC71EB">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783E6A97" w14:textId="77777777" w:rsidTr="00507A66">
        <w:trPr>
          <w:cantSplit/>
          <w:jc w:val="center"/>
        </w:trPr>
        <w:tc>
          <w:tcPr>
            <w:tcW w:w="708" w:type="dxa"/>
          </w:tcPr>
          <w:p w14:paraId="07B4525A" w14:textId="77777777" w:rsidR="00EC71EB" w:rsidRPr="002A12F4" w:rsidRDefault="00EC71EB" w:rsidP="00507A66">
            <w:pPr>
              <w:pStyle w:val="TAC"/>
            </w:pPr>
            <w:r w:rsidRPr="002A12F4">
              <w:lastRenderedPageBreak/>
              <w:t>8</w:t>
            </w:r>
          </w:p>
        </w:tc>
        <w:tc>
          <w:tcPr>
            <w:tcW w:w="709" w:type="dxa"/>
          </w:tcPr>
          <w:p w14:paraId="2BC7FDB2" w14:textId="77777777" w:rsidR="00EC71EB" w:rsidRPr="002A12F4" w:rsidRDefault="00EC71EB" w:rsidP="00507A66">
            <w:pPr>
              <w:pStyle w:val="TAC"/>
            </w:pPr>
            <w:r w:rsidRPr="002A12F4">
              <w:t>7</w:t>
            </w:r>
          </w:p>
        </w:tc>
        <w:tc>
          <w:tcPr>
            <w:tcW w:w="709" w:type="dxa"/>
          </w:tcPr>
          <w:p w14:paraId="325C5594" w14:textId="77777777" w:rsidR="00EC71EB" w:rsidRPr="002A12F4" w:rsidRDefault="00EC71EB" w:rsidP="00507A66">
            <w:pPr>
              <w:pStyle w:val="TAC"/>
            </w:pPr>
            <w:r w:rsidRPr="002A12F4">
              <w:t>6</w:t>
            </w:r>
          </w:p>
        </w:tc>
        <w:tc>
          <w:tcPr>
            <w:tcW w:w="709" w:type="dxa"/>
          </w:tcPr>
          <w:p w14:paraId="1B4BE649" w14:textId="77777777" w:rsidR="00EC71EB" w:rsidRPr="002A12F4" w:rsidRDefault="00EC71EB" w:rsidP="00507A66">
            <w:pPr>
              <w:pStyle w:val="TAC"/>
            </w:pPr>
            <w:r w:rsidRPr="002A12F4">
              <w:t>5</w:t>
            </w:r>
          </w:p>
        </w:tc>
        <w:tc>
          <w:tcPr>
            <w:tcW w:w="709" w:type="dxa"/>
          </w:tcPr>
          <w:p w14:paraId="49CE37FD" w14:textId="77777777" w:rsidR="00EC71EB" w:rsidRPr="002A12F4" w:rsidRDefault="00EC71EB" w:rsidP="00507A66">
            <w:pPr>
              <w:pStyle w:val="TAC"/>
            </w:pPr>
            <w:r w:rsidRPr="002A12F4">
              <w:t>4</w:t>
            </w:r>
          </w:p>
        </w:tc>
        <w:tc>
          <w:tcPr>
            <w:tcW w:w="709" w:type="dxa"/>
          </w:tcPr>
          <w:p w14:paraId="0746CAF7" w14:textId="77777777" w:rsidR="00EC71EB" w:rsidRPr="002A12F4" w:rsidRDefault="00EC71EB" w:rsidP="00507A66">
            <w:pPr>
              <w:pStyle w:val="TAC"/>
            </w:pPr>
            <w:r w:rsidRPr="002A12F4">
              <w:t>3</w:t>
            </w:r>
          </w:p>
        </w:tc>
        <w:tc>
          <w:tcPr>
            <w:tcW w:w="709" w:type="dxa"/>
          </w:tcPr>
          <w:p w14:paraId="41E52858" w14:textId="77777777" w:rsidR="00EC71EB" w:rsidRPr="002A12F4" w:rsidRDefault="00EC71EB" w:rsidP="00507A66">
            <w:pPr>
              <w:pStyle w:val="TAC"/>
            </w:pPr>
            <w:r w:rsidRPr="002A12F4">
              <w:t>2</w:t>
            </w:r>
          </w:p>
        </w:tc>
        <w:tc>
          <w:tcPr>
            <w:tcW w:w="709" w:type="dxa"/>
          </w:tcPr>
          <w:p w14:paraId="0F497DCE" w14:textId="77777777" w:rsidR="00EC71EB" w:rsidRPr="002A12F4" w:rsidRDefault="00EC71EB" w:rsidP="00507A66">
            <w:pPr>
              <w:pStyle w:val="TAC"/>
            </w:pPr>
            <w:r w:rsidRPr="002A12F4">
              <w:t>1</w:t>
            </w:r>
          </w:p>
        </w:tc>
        <w:tc>
          <w:tcPr>
            <w:tcW w:w="1134" w:type="dxa"/>
          </w:tcPr>
          <w:p w14:paraId="116C0667" w14:textId="77777777" w:rsidR="00EC71EB" w:rsidRPr="002A12F4" w:rsidRDefault="00EC71EB" w:rsidP="00507A66">
            <w:pPr>
              <w:pStyle w:val="TAL"/>
            </w:pPr>
          </w:p>
        </w:tc>
      </w:tr>
      <w:tr w:rsidR="00EC71EB" w:rsidRPr="002A12F4" w14:paraId="7E0A4AF4"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8C2682" w14:textId="77777777" w:rsidR="00EC71EB" w:rsidRDefault="00EC71EB" w:rsidP="00507A66">
            <w:pPr>
              <w:pStyle w:val="TAC"/>
            </w:pPr>
          </w:p>
          <w:p w14:paraId="54AE023F" w14:textId="77777777" w:rsidR="00EC71EB" w:rsidRPr="002A12F4" w:rsidRDefault="00EC71EB" w:rsidP="00507A66">
            <w:pPr>
              <w:pStyle w:val="TAC"/>
            </w:pPr>
            <w:r>
              <w:t>Route selection descriptor 1</w:t>
            </w:r>
          </w:p>
        </w:tc>
        <w:tc>
          <w:tcPr>
            <w:tcW w:w="1134" w:type="dxa"/>
          </w:tcPr>
          <w:p w14:paraId="32990D7E" w14:textId="77777777" w:rsidR="00EC71EB" w:rsidRDefault="00EC71EB" w:rsidP="00507A66">
            <w:pPr>
              <w:pStyle w:val="TAL"/>
            </w:pPr>
            <w:r>
              <w:t>octet w+3</w:t>
            </w:r>
          </w:p>
          <w:p w14:paraId="34A7761D" w14:textId="77777777" w:rsidR="00EC71EB" w:rsidRDefault="00EC71EB" w:rsidP="00507A66">
            <w:pPr>
              <w:pStyle w:val="TAL"/>
            </w:pPr>
          </w:p>
          <w:p w14:paraId="176AFA20" w14:textId="77777777" w:rsidR="00EC71EB" w:rsidRPr="002A12F4" w:rsidRDefault="00EC71EB" w:rsidP="00507A66">
            <w:pPr>
              <w:pStyle w:val="TAL"/>
            </w:pPr>
            <w:r>
              <w:t>octet y</w:t>
            </w:r>
          </w:p>
        </w:tc>
      </w:tr>
      <w:tr w:rsidR="00EC71EB" w:rsidRPr="002A12F4" w14:paraId="4DE2D752"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EA6EB8" w14:textId="77777777" w:rsidR="00EC71EB" w:rsidRPr="002A12F4" w:rsidRDefault="00EC71EB" w:rsidP="00507A66">
            <w:pPr>
              <w:pStyle w:val="TAC"/>
            </w:pPr>
          </w:p>
          <w:p w14:paraId="1BA68142" w14:textId="77777777" w:rsidR="00EC71EB" w:rsidRPr="002A12F4" w:rsidRDefault="00EC71EB" w:rsidP="00507A66">
            <w:pPr>
              <w:pStyle w:val="TAC"/>
            </w:pPr>
            <w:r>
              <w:t>Route selection descriptor</w:t>
            </w:r>
            <w:r w:rsidRPr="002A12F4">
              <w:t xml:space="preserve"> 2</w:t>
            </w:r>
          </w:p>
        </w:tc>
        <w:tc>
          <w:tcPr>
            <w:tcW w:w="1134" w:type="dxa"/>
            <w:tcBorders>
              <w:top w:val="nil"/>
              <w:left w:val="single" w:sz="6" w:space="0" w:color="auto"/>
              <w:bottom w:val="nil"/>
              <w:right w:val="nil"/>
            </w:tcBorders>
          </w:tcPr>
          <w:p w14:paraId="5DB9708E" w14:textId="77777777" w:rsidR="00EC71EB" w:rsidRPr="002A12F4" w:rsidRDefault="00EC71EB" w:rsidP="00507A66">
            <w:pPr>
              <w:pStyle w:val="TAL"/>
            </w:pPr>
            <w:r w:rsidRPr="002A12F4">
              <w:t xml:space="preserve">octet </w:t>
            </w:r>
            <w:r>
              <w:t>y+1</w:t>
            </w:r>
            <w:r w:rsidRPr="002A12F4">
              <w:t>*</w:t>
            </w:r>
          </w:p>
          <w:p w14:paraId="2E1FDE8A" w14:textId="77777777" w:rsidR="00EC71EB" w:rsidRPr="002A12F4" w:rsidRDefault="00EC71EB" w:rsidP="00507A66">
            <w:pPr>
              <w:pStyle w:val="TAL"/>
            </w:pPr>
          </w:p>
          <w:p w14:paraId="17A91DA4" w14:textId="77777777" w:rsidR="00EC71EB" w:rsidRPr="002A12F4" w:rsidRDefault="00EC71EB" w:rsidP="00507A66">
            <w:pPr>
              <w:pStyle w:val="TAL"/>
            </w:pPr>
            <w:r>
              <w:t>octet z</w:t>
            </w:r>
            <w:r w:rsidRPr="002A12F4">
              <w:t>*</w:t>
            </w:r>
          </w:p>
        </w:tc>
      </w:tr>
      <w:tr w:rsidR="00EC71EB" w:rsidRPr="002A12F4" w14:paraId="72278898"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6B4E37" w14:textId="77777777" w:rsidR="00EC71EB" w:rsidRPr="002A12F4" w:rsidRDefault="00EC71EB" w:rsidP="00507A66">
            <w:pPr>
              <w:pStyle w:val="TAC"/>
            </w:pPr>
          </w:p>
          <w:p w14:paraId="39A45D43" w14:textId="77777777" w:rsidR="00EC71EB" w:rsidRPr="002A12F4" w:rsidRDefault="00EC71EB" w:rsidP="00507A66">
            <w:pPr>
              <w:pStyle w:val="TAC"/>
            </w:pPr>
            <w:r w:rsidRPr="002A12F4">
              <w:t>…</w:t>
            </w:r>
          </w:p>
        </w:tc>
        <w:tc>
          <w:tcPr>
            <w:tcW w:w="1134" w:type="dxa"/>
            <w:tcBorders>
              <w:top w:val="nil"/>
              <w:left w:val="single" w:sz="6" w:space="0" w:color="auto"/>
              <w:bottom w:val="nil"/>
              <w:right w:val="nil"/>
            </w:tcBorders>
          </w:tcPr>
          <w:p w14:paraId="719A9F8A" w14:textId="77777777" w:rsidR="00EC71EB" w:rsidRPr="002A12F4" w:rsidRDefault="00EC71EB" w:rsidP="00507A66">
            <w:pPr>
              <w:pStyle w:val="TAL"/>
            </w:pPr>
            <w:r>
              <w:t>octet z</w:t>
            </w:r>
            <w:r w:rsidRPr="002A12F4">
              <w:t>+1*</w:t>
            </w:r>
          </w:p>
          <w:p w14:paraId="53E766EB" w14:textId="77777777" w:rsidR="00EC71EB" w:rsidRPr="002A12F4" w:rsidRDefault="00EC71EB" w:rsidP="00507A66">
            <w:pPr>
              <w:pStyle w:val="TAL"/>
            </w:pPr>
          </w:p>
          <w:p w14:paraId="6F6433E3" w14:textId="77777777" w:rsidR="00EC71EB" w:rsidRPr="002A12F4" w:rsidRDefault="00EC71EB" w:rsidP="00507A66">
            <w:pPr>
              <w:pStyle w:val="TAL"/>
            </w:pPr>
            <w:r>
              <w:t>octet a</w:t>
            </w:r>
            <w:r w:rsidRPr="002A12F4">
              <w:t>*</w:t>
            </w:r>
          </w:p>
        </w:tc>
      </w:tr>
      <w:tr w:rsidR="00EC71EB" w:rsidRPr="002A12F4" w14:paraId="2B6E42D1"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0163E" w14:textId="77777777" w:rsidR="00EC71EB" w:rsidRPr="002A12F4" w:rsidRDefault="00EC71EB" w:rsidP="00507A66">
            <w:pPr>
              <w:pStyle w:val="TAC"/>
            </w:pPr>
          </w:p>
          <w:p w14:paraId="0B523F70" w14:textId="77777777" w:rsidR="00EC71EB" w:rsidRPr="002A12F4" w:rsidRDefault="00EC71EB" w:rsidP="00507A66">
            <w:pPr>
              <w:pStyle w:val="TAC"/>
            </w:pPr>
            <w:r>
              <w:t>Route selection descriptor m</w:t>
            </w:r>
          </w:p>
        </w:tc>
        <w:tc>
          <w:tcPr>
            <w:tcW w:w="1134" w:type="dxa"/>
            <w:tcBorders>
              <w:top w:val="nil"/>
              <w:left w:val="single" w:sz="6" w:space="0" w:color="auto"/>
              <w:bottom w:val="nil"/>
              <w:right w:val="nil"/>
            </w:tcBorders>
          </w:tcPr>
          <w:p w14:paraId="6D58695A" w14:textId="77777777" w:rsidR="00EC71EB" w:rsidRPr="002A12F4" w:rsidRDefault="00EC71EB" w:rsidP="00507A66">
            <w:pPr>
              <w:pStyle w:val="TAL"/>
            </w:pPr>
            <w:r w:rsidRPr="002A12F4">
              <w:t>octe</w:t>
            </w:r>
            <w:r>
              <w:t>t a</w:t>
            </w:r>
            <w:r w:rsidRPr="002A12F4">
              <w:t>+</w:t>
            </w:r>
            <w:r>
              <w:t>1</w:t>
            </w:r>
            <w:r w:rsidRPr="002A12F4">
              <w:t>*</w:t>
            </w:r>
          </w:p>
          <w:p w14:paraId="73CE8E57" w14:textId="77777777" w:rsidR="00EC71EB" w:rsidRPr="002A12F4" w:rsidRDefault="00EC71EB" w:rsidP="00507A66">
            <w:pPr>
              <w:pStyle w:val="TAL"/>
            </w:pPr>
          </w:p>
          <w:p w14:paraId="56378821" w14:textId="77777777" w:rsidR="00EC71EB" w:rsidRPr="002A12F4" w:rsidRDefault="00EC71EB" w:rsidP="00507A66">
            <w:pPr>
              <w:pStyle w:val="TAL"/>
            </w:pPr>
            <w:r w:rsidRPr="002A12F4">
              <w:t xml:space="preserve">octet </w:t>
            </w:r>
            <w:r>
              <w:t>x</w:t>
            </w:r>
            <w:r w:rsidRPr="002A12F4">
              <w:t>*</w:t>
            </w:r>
          </w:p>
        </w:tc>
      </w:tr>
    </w:tbl>
    <w:p w14:paraId="400603D3" w14:textId="77777777" w:rsidR="00EC71EB" w:rsidRPr="00BD0557" w:rsidRDefault="00EC71EB" w:rsidP="00EC71EB">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63BA4AD0" w14:textId="77777777" w:rsidTr="00507A66">
        <w:trPr>
          <w:cantSplit/>
          <w:jc w:val="center"/>
        </w:trPr>
        <w:tc>
          <w:tcPr>
            <w:tcW w:w="708" w:type="dxa"/>
          </w:tcPr>
          <w:p w14:paraId="41CD7C76" w14:textId="77777777" w:rsidR="00EC71EB" w:rsidRPr="002A12F4" w:rsidRDefault="00EC71EB" w:rsidP="00507A66">
            <w:pPr>
              <w:pStyle w:val="TAC"/>
            </w:pPr>
            <w:r w:rsidRPr="002A12F4">
              <w:t>8</w:t>
            </w:r>
          </w:p>
        </w:tc>
        <w:tc>
          <w:tcPr>
            <w:tcW w:w="709" w:type="dxa"/>
          </w:tcPr>
          <w:p w14:paraId="032C874C" w14:textId="77777777" w:rsidR="00EC71EB" w:rsidRPr="002A12F4" w:rsidRDefault="00EC71EB" w:rsidP="00507A66">
            <w:pPr>
              <w:pStyle w:val="TAC"/>
            </w:pPr>
            <w:r w:rsidRPr="002A12F4">
              <w:t>7</w:t>
            </w:r>
          </w:p>
        </w:tc>
        <w:tc>
          <w:tcPr>
            <w:tcW w:w="709" w:type="dxa"/>
          </w:tcPr>
          <w:p w14:paraId="5E4F2C93" w14:textId="77777777" w:rsidR="00EC71EB" w:rsidRPr="002A12F4" w:rsidRDefault="00EC71EB" w:rsidP="00507A66">
            <w:pPr>
              <w:pStyle w:val="TAC"/>
            </w:pPr>
            <w:r w:rsidRPr="002A12F4">
              <w:t>6</w:t>
            </w:r>
          </w:p>
        </w:tc>
        <w:tc>
          <w:tcPr>
            <w:tcW w:w="709" w:type="dxa"/>
          </w:tcPr>
          <w:p w14:paraId="1E6DE590" w14:textId="77777777" w:rsidR="00EC71EB" w:rsidRPr="002A12F4" w:rsidRDefault="00EC71EB" w:rsidP="00507A66">
            <w:pPr>
              <w:pStyle w:val="TAC"/>
            </w:pPr>
            <w:r w:rsidRPr="002A12F4">
              <w:t>5</w:t>
            </w:r>
          </w:p>
        </w:tc>
        <w:tc>
          <w:tcPr>
            <w:tcW w:w="709" w:type="dxa"/>
          </w:tcPr>
          <w:p w14:paraId="790C8DD7" w14:textId="77777777" w:rsidR="00EC71EB" w:rsidRPr="002A12F4" w:rsidRDefault="00EC71EB" w:rsidP="00507A66">
            <w:pPr>
              <w:pStyle w:val="TAC"/>
            </w:pPr>
            <w:r w:rsidRPr="002A12F4">
              <w:t>4</w:t>
            </w:r>
          </w:p>
        </w:tc>
        <w:tc>
          <w:tcPr>
            <w:tcW w:w="709" w:type="dxa"/>
          </w:tcPr>
          <w:p w14:paraId="71AA6AB6" w14:textId="77777777" w:rsidR="00EC71EB" w:rsidRPr="002A12F4" w:rsidRDefault="00EC71EB" w:rsidP="00507A66">
            <w:pPr>
              <w:pStyle w:val="TAC"/>
            </w:pPr>
            <w:r w:rsidRPr="002A12F4">
              <w:t>3</w:t>
            </w:r>
          </w:p>
        </w:tc>
        <w:tc>
          <w:tcPr>
            <w:tcW w:w="709" w:type="dxa"/>
          </w:tcPr>
          <w:p w14:paraId="31CCC0D4" w14:textId="77777777" w:rsidR="00EC71EB" w:rsidRPr="002A12F4" w:rsidRDefault="00EC71EB" w:rsidP="00507A66">
            <w:pPr>
              <w:pStyle w:val="TAC"/>
            </w:pPr>
            <w:r w:rsidRPr="002A12F4">
              <w:t>2</w:t>
            </w:r>
          </w:p>
        </w:tc>
        <w:tc>
          <w:tcPr>
            <w:tcW w:w="709" w:type="dxa"/>
          </w:tcPr>
          <w:p w14:paraId="170E5079" w14:textId="77777777" w:rsidR="00EC71EB" w:rsidRPr="002A12F4" w:rsidRDefault="00EC71EB" w:rsidP="00507A66">
            <w:pPr>
              <w:pStyle w:val="TAC"/>
            </w:pPr>
            <w:r w:rsidRPr="002A12F4">
              <w:t>1</w:t>
            </w:r>
          </w:p>
        </w:tc>
        <w:tc>
          <w:tcPr>
            <w:tcW w:w="1134" w:type="dxa"/>
          </w:tcPr>
          <w:p w14:paraId="1B31E210" w14:textId="77777777" w:rsidR="00EC71EB" w:rsidRPr="002A12F4" w:rsidRDefault="00EC71EB" w:rsidP="00507A66">
            <w:pPr>
              <w:pStyle w:val="TAL"/>
            </w:pPr>
          </w:p>
        </w:tc>
      </w:tr>
      <w:tr w:rsidR="00EC71EB" w:rsidRPr="002A12F4" w14:paraId="14E529B4"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D506F1" w14:textId="77777777" w:rsidR="00EC71EB" w:rsidRDefault="00EC71EB" w:rsidP="00507A66">
            <w:pPr>
              <w:pStyle w:val="TAC"/>
            </w:pPr>
          </w:p>
          <w:p w14:paraId="137855A6" w14:textId="77777777" w:rsidR="00EC71EB" w:rsidRDefault="00EC71EB" w:rsidP="00507A66">
            <w:pPr>
              <w:pStyle w:val="TAC"/>
            </w:pPr>
            <w:r>
              <w:t>Length of route selection descriptor</w:t>
            </w:r>
          </w:p>
          <w:p w14:paraId="0A7A6BCB" w14:textId="77777777" w:rsidR="00EC71EB" w:rsidRDefault="00EC71EB" w:rsidP="00507A66">
            <w:pPr>
              <w:pStyle w:val="TAC"/>
            </w:pPr>
          </w:p>
        </w:tc>
        <w:tc>
          <w:tcPr>
            <w:tcW w:w="1134" w:type="dxa"/>
          </w:tcPr>
          <w:p w14:paraId="1585FDDA" w14:textId="77777777" w:rsidR="00EC71EB" w:rsidRDefault="00EC71EB" w:rsidP="00507A66">
            <w:pPr>
              <w:pStyle w:val="TAL"/>
            </w:pPr>
            <w:r>
              <w:t>octet b</w:t>
            </w:r>
          </w:p>
          <w:p w14:paraId="50684306" w14:textId="77777777" w:rsidR="00EC71EB" w:rsidRDefault="00EC71EB" w:rsidP="00507A66">
            <w:pPr>
              <w:pStyle w:val="TAL"/>
            </w:pPr>
          </w:p>
          <w:p w14:paraId="4AE02B2D" w14:textId="77777777" w:rsidR="00EC71EB" w:rsidRDefault="00EC71EB" w:rsidP="00507A66">
            <w:pPr>
              <w:pStyle w:val="TAL"/>
            </w:pPr>
            <w:r>
              <w:t>octet b+1</w:t>
            </w:r>
          </w:p>
        </w:tc>
      </w:tr>
      <w:tr w:rsidR="00EC71EB" w:rsidRPr="002A12F4" w14:paraId="3CAC6B0A"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7D9564" w14:textId="77777777" w:rsidR="00EC71EB" w:rsidRPr="002A12F4" w:rsidRDefault="00EC71EB" w:rsidP="00507A66">
            <w:pPr>
              <w:pStyle w:val="TAC"/>
            </w:pPr>
            <w:r>
              <w:t>Precedence value of route selection descriptor</w:t>
            </w:r>
          </w:p>
        </w:tc>
        <w:tc>
          <w:tcPr>
            <w:tcW w:w="1134" w:type="dxa"/>
          </w:tcPr>
          <w:p w14:paraId="0AD8DD3F" w14:textId="77777777" w:rsidR="00EC71EB" w:rsidRPr="002A12F4" w:rsidRDefault="00EC71EB" w:rsidP="00507A66">
            <w:pPr>
              <w:pStyle w:val="TAL"/>
            </w:pPr>
            <w:r>
              <w:t>octet b+2</w:t>
            </w:r>
          </w:p>
        </w:tc>
      </w:tr>
      <w:tr w:rsidR="00EC71EB" w:rsidRPr="002A12F4" w14:paraId="066EE86C"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33E77" w14:textId="77777777" w:rsidR="00EC71EB" w:rsidRDefault="00EC71EB" w:rsidP="00507A66">
            <w:pPr>
              <w:pStyle w:val="TAC"/>
            </w:pPr>
          </w:p>
          <w:p w14:paraId="54D04148" w14:textId="77777777" w:rsidR="00EC71EB" w:rsidRDefault="00EC71EB" w:rsidP="00507A66">
            <w:pPr>
              <w:pStyle w:val="TAC"/>
            </w:pPr>
            <w:r>
              <w:t>Length of route selection descriptor contents</w:t>
            </w:r>
          </w:p>
          <w:p w14:paraId="54655021" w14:textId="77777777" w:rsidR="00EC71EB" w:rsidRDefault="00EC71EB" w:rsidP="00507A66">
            <w:pPr>
              <w:pStyle w:val="TAC"/>
            </w:pPr>
          </w:p>
        </w:tc>
        <w:tc>
          <w:tcPr>
            <w:tcW w:w="1134" w:type="dxa"/>
          </w:tcPr>
          <w:p w14:paraId="4DBFEE2F" w14:textId="77777777" w:rsidR="00EC71EB" w:rsidRDefault="00EC71EB" w:rsidP="00507A66">
            <w:pPr>
              <w:pStyle w:val="TAL"/>
            </w:pPr>
            <w:r>
              <w:t>octet b+3</w:t>
            </w:r>
          </w:p>
          <w:p w14:paraId="57216600" w14:textId="77777777" w:rsidR="00EC71EB" w:rsidRDefault="00EC71EB" w:rsidP="00507A66">
            <w:pPr>
              <w:pStyle w:val="TAL"/>
            </w:pPr>
          </w:p>
          <w:p w14:paraId="3753018A" w14:textId="77777777" w:rsidR="00EC71EB" w:rsidRDefault="00EC71EB" w:rsidP="00507A66">
            <w:pPr>
              <w:pStyle w:val="TAL"/>
            </w:pPr>
            <w:r>
              <w:t>octet b+4</w:t>
            </w:r>
          </w:p>
        </w:tc>
      </w:tr>
      <w:tr w:rsidR="00EC71EB" w:rsidRPr="002A12F4" w14:paraId="65C93BAA"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D7302E" w14:textId="77777777" w:rsidR="00EC71EB" w:rsidRDefault="00EC71EB" w:rsidP="00507A66">
            <w:pPr>
              <w:pStyle w:val="TAC"/>
            </w:pPr>
          </w:p>
          <w:p w14:paraId="45603059" w14:textId="77777777" w:rsidR="00EC71EB" w:rsidRPr="002A12F4" w:rsidRDefault="00EC71EB" w:rsidP="00507A66">
            <w:pPr>
              <w:pStyle w:val="TAC"/>
            </w:pPr>
            <w:r>
              <w:t>Route selection descriptor contents</w:t>
            </w:r>
          </w:p>
        </w:tc>
        <w:tc>
          <w:tcPr>
            <w:tcW w:w="1134" w:type="dxa"/>
          </w:tcPr>
          <w:p w14:paraId="162BA5CB" w14:textId="77777777" w:rsidR="00EC71EB" w:rsidRDefault="00EC71EB" w:rsidP="00507A66">
            <w:pPr>
              <w:pStyle w:val="TAL"/>
            </w:pPr>
            <w:r>
              <w:t>octet b+5</w:t>
            </w:r>
          </w:p>
          <w:p w14:paraId="23841FF5" w14:textId="77777777" w:rsidR="00EC71EB" w:rsidRDefault="00EC71EB" w:rsidP="00507A66">
            <w:pPr>
              <w:pStyle w:val="TAL"/>
            </w:pPr>
          </w:p>
          <w:p w14:paraId="1ECAD139" w14:textId="77777777" w:rsidR="00EC71EB" w:rsidRPr="002A12F4" w:rsidRDefault="00EC71EB" w:rsidP="00507A66">
            <w:pPr>
              <w:pStyle w:val="TAL"/>
            </w:pPr>
            <w:r>
              <w:t>octet c</w:t>
            </w:r>
          </w:p>
        </w:tc>
      </w:tr>
    </w:tbl>
    <w:p w14:paraId="7402DF4B" w14:textId="77777777" w:rsidR="00EC71EB" w:rsidRPr="00BD0557" w:rsidRDefault="00EC71EB" w:rsidP="00EC71EB">
      <w:pPr>
        <w:pStyle w:val="TF"/>
      </w:pPr>
      <w:r w:rsidRPr="00BD0557">
        <w:t>Figure </w:t>
      </w:r>
      <w:r>
        <w:t>5.2.4</w:t>
      </w:r>
      <w:r w:rsidRPr="00BD0557">
        <w:t xml:space="preserve">: </w:t>
      </w:r>
      <w:r>
        <w:t>Route selection descriptor</w:t>
      </w:r>
    </w:p>
    <w:p w14:paraId="2D3D27B9" w14:textId="77777777" w:rsidR="00EC71EB" w:rsidRPr="003168A2" w:rsidRDefault="00EC71EB" w:rsidP="00EC71EB">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EC71EB" w:rsidRPr="002A12F4" w14:paraId="3C1AE205" w14:textId="77777777" w:rsidTr="00507A66">
        <w:trPr>
          <w:gridAfter w:val="2"/>
          <w:wAfter w:w="55" w:type="dxa"/>
          <w:cantSplit/>
          <w:jc w:val="center"/>
        </w:trPr>
        <w:tc>
          <w:tcPr>
            <w:tcW w:w="7092" w:type="dxa"/>
            <w:gridSpan w:val="11"/>
          </w:tcPr>
          <w:p w14:paraId="1E29B834" w14:textId="77777777" w:rsidR="00EC71EB" w:rsidRPr="002A12F4" w:rsidRDefault="00EC71EB" w:rsidP="00507A66">
            <w:pPr>
              <w:pStyle w:val="TAL"/>
            </w:pPr>
            <w:r w:rsidRPr="002A12F4">
              <w:lastRenderedPageBreak/>
              <w:t>Precedence value</w:t>
            </w:r>
            <w:r>
              <w:t xml:space="preserve"> of URSP rule</w:t>
            </w:r>
            <w:r w:rsidRPr="002A12F4">
              <w:t xml:space="preserve"> (octet </w:t>
            </w:r>
            <w:r>
              <w:t>v+2</w:t>
            </w:r>
            <w:r w:rsidRPr="002A12F4">
              <w:t>)</w:t>
            </w:r>
          </w:p>
          <w:p w14:paraId="418C6E1E" w14:textId="77777777" w:rsidR="00EC71EB" w:rsidRPr="002A12F4" w:rsidRDefault="00EC71EB" w:rsidP="00507A6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43695CD3" w14:textId="77777777" w:rsidR="00EC71EB" w:rsidRPr="002A12F4" w:rsidRDefault="00EC71EB" w:rsidP="00507A66">
            <w:pPr>
              <w:pStyle w:val="TAL"/>
            </w:pPr>
          </w:p>
        </w:tc>
      </w:tr>
      <w:tr w:rsidR="00EC71EB" w:rsidRPr="002A12F4" w14:paraId="483BC863" w14:textId="77777777" w:rsidTr="00507A66">
        <w:trPr>
          <w:gridAfter w:val="2"/>
          <w:wAfter w:w="55" w:type="dxa"/>
          <w:cantSplit/>
          <w:jc w:val="center"/>
        </w:trPr>
        <w:tc>
          <w:tcPr>
            <w:tcW w:w="7092" w:type="dxa"/>
            <w:gridSpan w:val="11"/>
          </w:tcPr>
          <w:p w14:paraId="6E5DABB6" w14:textId="77777777" w:rsidR="00EC71EB" w:rsidRPr="002A12F4" w:rsidRDefault="00EC71EB" w:rsidP="00507A66">
            <w:pPr>
              <w:pStyle w:val="TAL"/>
            </w:pPr>
            <w:r w:rsidRPr="002A12F4">
              <w:t xml:space="preserve">Traffic descriptor (octets </w:t>
            </w:r>
            <w:r>
              <w:t>v+5</w:t>
            </w:r>
            <w:r w:rsidRPr="002A12F4">
              <w:t xml:space="preserve"> to </w:t>
            </w:r>
            <w:r>
              <w:t>w</w:t>
            </w:r>
            <w:r w:rsidRPr="002A12F4">
              <w:t>)</w:t>
            </w:r>
          </w:p>
          <w:p w14:paraId="1A91536A" w14:textId="77777777" w:rsidR="00EC71EB" w:rsidRPr="002A12F4" w:rsidRDefault="00EC71EB" w:rsidP="00507A6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439CB5E" w14:textId="77777777" w:rsidR="00EC71EB" w:rsidRPr="002A12F4" w:rsidRDefault="00EC71EB" w:rsidP="00507A66">
            <w:pPr>
              <w:pStyle w:val="TAL"/>
            </w:pPr>
          </w:p>
        </w:tc>
      </w:tr>
      <w:tr w:rsidR="00EC71EB" w:rsidRPr="002A12F4" w14:paraId="7A241393" w14:textId="77777777" w:rsidTr="00507A66">
        <w:trPr>
          <w:gridAfter w:val="2"/>
          <w:wAfter w:w="55" w:type="dxa"/>
          <w:cantSplit/>
          <w:jc w:val="center"/>
        </w:trPr>
        <w:tc>
          <w:tcPr>
            <w:tcW w:w="7092" w:type="dxa"/>
            <w:gridSpan w:val="11"/>
          </w:tcPr>
          <w:p w14:paraId="388365BE" w14:textId="77777777" w:rsidR="00EC71EB" w:rsidRPr="002A12F4" w:rsidRDefault="00EC71EB" w:rsidP="00507A66">
            <w:pPr>
              <w:pStyle w:val="TAL"/>
            </w:pPr>
            <w:r w:rsidRPr="002A12F4">
              <w:t>Traffic descriptor component type identifier</w:t>
            </w:r>
          </w:p>
          <w:p w14:paraId="23E2F375" w14:textId="77777777" w:rsidR="00EC71EB" w:rsidRPr="002A12F4" w:rsidRDefault="00EC71EB" w:rsidP="00507A66">
            <w:pPr>
              <w:pStyle w:val="TAL"/>
            </w:pPr>
            <w:r w:rsidRPr="002A12F4">
              <w:t>Bits</w:t>
            </w:r>
            <w:r w:rsidRPr="002A12F4">
              <w:br/>
              <w:t>8 7 6 5 4 3 2 1</w:t>
            </w:r>
          </w:p>
          <w:p w14:paraId="54A28347" w14:textId="77777777" w:rsidR="00EC71EB" w:rsidRPr="002A12F4" w:rsidRDefault="00EC71EB" w:rsidP="00507A66">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9932856" w14:textId="77777777" w:rsidR="00EC71EB" w:rsidRPr="002A12F4" w:rsidRDefault="00EC71EB" w:rsidP="00507A66">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D7F5A83" w14:textId="77777777" w:rsidR="00EC71EB" w:rsidRDefault="00EC71EB" w:rsidP="00507A66">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9C02364" w14:textId="77777777" w:rsidR="00EC71EB" w:rsidRDefault="00EC71EB" w:rsidP="00507A66">
            <w:pPr>
              <w:pStyle w:val="TAL"/>
            </w:pPr>
            <w:r>
              <w:t>1 0 0 1 0 0 1 0</w:t>
            </w:r>
            <w:r>
              <w:tab/>
              <w:t>R</w:t>
            </w:r>
            <w:r w:rsidRPr="003407BE">
              <w:t>egular expression</w:t>
            </w:r>
            <w:r>
              <w:br/>
              <w:t>1 0 1 0 0 0 0 0</w:t>
            </w:r>
            <w:r>
              <w:tab/>
              <w:t>OS App Id type (NOTE 3)</w:t>
            </w:r>
          </w:p>
          <w:p w14:paraId="1B1A77F7" w14:textId="77777777" w:rsidR="00EC71EB" w:rsidRPr="002A12F4" w:rsidRDefault="00EC71EB" w:rsidP="00507A66">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617900E4" w14:textId="77777777" w:rsidR="00EC71EB" w:rsidRPr="002A12F4" w:rsidRDefault="00EC71EB" w:rsidP="00507A66">
            <w:pPr>
              <w:pStyle w:val="TAL"/>
            </w:pPr>
          </w:p>
        </w:tc>
      </w:tr>
      <w:tr w:rsidR="00EC71EB" w:rsidRPr="002A12F4" w14:paraId="49CD2329" w14:textId="77777777" w:rsidTr="00507A66">
        <w:trPr>
          <w:gridAfter w:val="2"/>
          <w:wAfter w:w="55" w:type="dxa"/>
          <w:cantSplit/>
          <w:jc w:val="center"/>
        </w:trPr>
        <w:tc>
          <w:tcPr>
            <w:tcW w:w="7092" w:type="dxa"/>
            <w:gridSpan w:val="11"/>
          </w:tcPr>
          <w:p w14:paraId="550FEC0E" w14:textId="77777777" w:rsidR="00EC71EB" w:rsidRPr="002A12F4" w:rsidRDefault="00EC71EB" w:rsidP="00507A6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EDFC673" w14:textId="77777777" w:rsidR="00EC71EB" w:rsidRPr="002A12F4" w:rsidRDefault="00EC71EB" w:rsidP="00507A66">
            <w:pPr>
              <w:pStyle w:val="TAL"/>
            </w:pPr>
          </w:p>
        </w:tc>
      </w:tr>
      <w:tr w:rsidR="00EC71EB" w:rsidRPr="002A12F4" w14:paraId="41BBA30D" w14:textId="77777777" w:rsidTr="00507A66">
        <w:trPr>
          <w:gridAfter w:val="2"/>
          <w:wAfter w:w="55" w:type="dxa"/>
          <w:cantSplit/>
          <w:jc w:val="center"/>
        </w:trPr>
        <w:tc>
          <w:tcPr>
            <w:tcW w:w="7092" w:type="dxa"/>
            <w:gridSpan w:val="11"/>
          </w:tcPr>
          <w:p w14:paraId="5DCABF9F" w14:textId="77777777" w:rsidR="00EC71EB" w:rsidRPr="002A12F4" w:rsidRDefault="00EC71EB" w:rsidP="00507A6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6262DE6" w14:textId="77777777" w:rsidR="00EC71EB" w:rsidRPr="002A12F4" w:rsidRDefault="00EC71EB" w:rsidP="00507A66">
            <w:pPr>
              <w:pStyle w:val="TAL"/>
            </w:pPr>
          </w:p>
        </w:tc>
      </w:tr>
      <w:tr w:rsidR="00EC71EB" w:rsidRPr="002A12F4" w14:paraId="25FEC3B4" w14:textId="77777777" w:rsidTr="00507A66">
        <w:trPr>
          <w:gridAfter w:val="2"/>
          <w:wAfter w:w="55" w:type="dxa"/>
          <w:cantSplit/>
          <w:jc w:val="center"/>
        </w:trPr>
        <w:tc>
          <w:tcPr>
            <w:tcW w:w="7092" w:type="dxa"/>
            <w:gridSpan w:val="11"/>
          </w:tcPr>
          <w:p w14:paraId="566B0309" w14:textId="77777777" w:rsidR="00EC71EB" w:rsidRPr="002A12F4" w:rsidRDefault="00EC71EB" w:rsidP="00507A6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2605DE3" w14:textId="77777777" w:rsidR="00EC71EB" w:rsidRPr="002A12F4" w:rsidRDefault="00EC71EB" w:rsidP="00507A66">
            <w:pPr>
              <w:pStyle w:val="TAL"/>
            </w:pPr>
          </w:p>
        </w:tc>
      </w:tr>
      <w:tr w:rsidR="00EC71EB" w:rsidRPr="002A12F4" w14:paraId="47BB43AD" w14:textId="77777777" w:rsidTr="00507A66">
        <w:trPr>
          <w:gridAfter w:val="2"/>
          <w:wAfter w:w="55" w:type="dxa"/>
          <w:cantSplit/>
          <w:jc w:val="center"/>
        </w:trPr>
        <w:tc>
          <w:tcPr>
            <w:tcW w:w="7092" w:type="dxa"/>
            <w:gridSpan w:val="11"/>
          </w:tcPr>
          <w:p w14:paraId="39A69BFE" w14:textId="77777777" w:rsidR="00EC71EB" w:rsidRPr="002A12F4" w:rsidRDefault="00EC71EB" w:rsidP="00507A6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C71EB" w:rsidRPr="002A12F4" w14:paraId="4B6A203A" w14:textId="77777777" w:rsidTr="00507A66">
        <w:trPr>
          <w:gridAfter w:val="2"/>
          <w:wAfter w:w="55" w:type="dxa"/>
          <w:cantSplit/>
          <w:jc w:val="center"/>
        </w:trPr>
        <w:tc>
          <w:tcPr>
            <w:tcW w:w="7092" w:type="dxa"/>
            <w:gridSpan w:val="11"/>
          </w:tcPr>
          <w:p w14:paraId="76202CF8" w14:textId="77777777" w:rsidR="00EC71EB" w:rsidRPr="002A12F4" w:rsidRDefault="00EC71EB" w:rsidP="00507A66">
            <w:pPr>
              <w:pStyle w:val="TAL"/>
            </w:pPr>
          </w:p>
        </w:tc>
      </w:tr>
      <w:tr w:rsidR="00EC71EB" w:rsidRPr="002A12F4" w14:paraId="2F36CE71" w14:textId="77777777" w:rsidTr="00507A66">
        <w:trPr>
          <w:gridAfter w:val="2"/>
          <w:wAfter w:w="55" w:type="dxa"/>
          <w:cantSplit/>
          <w:jc w:val="center"/>
        </w:trPr>
        <w:tc>
          <w:tcPr>
            <w:tcW w:w="7092" w:type="dxa"/>
            <w:gridSpan w:val="11"/>
          </w:tcPr>
          <w:p w14:paraId="41632DE8" w14:textId="77777777" w:rsidR="00EC71EB" w:rsidRPr="002A12F4" w:rsidRDefault="00EC71EB" w:rsidP="00507A66">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4E4F925" w14:textId="77777777" w:rsidR="00EC71EB" w:rsidRPr="002A12F4" w:rsidRDefault="00EC71EB" w:rsidP="00507A66">
            <w:pPr>
              <w:pStyle w:val="TAL"/>
            </w:pPr>
          </w:p>
        </w:tc>
      </w:tr>
      <w:tr w:rsidR="00EC71EB" w:rsidRPr="002A12F4" w14:paraId="5D063EF8" w14:textId="77777777" w:rsidTr="00507A66">
        <w:trPr>
          <w:gridAfter w:val="2"/>
          <w:wAfter w:w="55" w:type="dxa"/>
          <w:cantSplit/>
          <w:jc w:val="center"/>
        </w:trPr>
        <w:tc>
          <w:tcPr>
            <w:tcW w:w="7092" w:type="dxa"/>
            <w:gridSpan w:val="11"/>
          </w:tcPr>
          <w:p w14:paraId="649AA242" w14:textId="77777777" w:rsidR="00EC71EB" w:rsidRPr="002A12F4" w:rsidRDefault="00EC71EB" w:rsidP="00507A66">
            <w:pPr>
              <w:pStyle w:val="TAL"/>
            </w:pPr>
            <w:r w:rsidRPr="002A12F4">
              <w:lastRenderedPageBreak/>
              <w:t>For "single remote port type", the traffic descriptor component value field shall be encoded as two octets which specify a port number.</w:t>
            </w:r>
          </w:p>
          <w:p w14:paraId="1B4FBCAF" w14:textId="77777777" w:rsidR="00EC71EB" w:rsidRPr="002A12F4" w:rsidRDefault="00EC71EB" w:rsidP="00507A66">
            <w:pPr>
              <w:pStyle w:val="TAL"/>
            </w:pPr>
          </w:p>
        </w:tc>
      </w:tr>
      <w:tr w:rsidR="00EC71EB" w:rsidRPr="002A12F4" w14:paraId="2A2240E0" w14:textId="77777777" w:rsidTr="00507A66">
        <w:trPr>
          <w:gridAfter w:val="2"/>
          <w:wAfter w:w="55" w:type="dxa"/>
          <w:cantSplit/>
          <w:jc w:val="center"/>
        </w:trPr>
        <w:tc>
          <w:tcPr>
            <w:tcW w:w="7092" w:type="dxa"/>
            <w:gridSpan w:val="11"/>
          </w:tcPr>
          <w:p w14:paraId="53AA8F2D" w14:textId="77777777" w:rsidR="00EC71EB" w:rsidRPr="002A12F4" w:rsidRDefault="00EC71EB" w:rsidP="00507A66">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51439E71" w14:textId="77777777" w:rsidR="00EC71EB" w:rsidRPr="002A12F4" w:rsidRDefault="00EC71EB" w:rsidP="00507A66">
            <w:pPr>
              <w:pStyle w:val="TAL"/>
            </w:pPr>
          </w:p>
        </w:tc>
      </w:tr>
      <w:tr w:rsidR="00EC71EB" w:rsidRPr="002A12F4" w14:paraId="51D10225" w14:textId="77777777" w:rsidTr="00507A66">
        <w:trPr>
          <w:gridBefore w:val="1"/>
          <w:gridAfter w:val="1"/>
          <w:wBefore w:w="33" w:type="dxa"/>
          <w:wAfter w:w="27" w:type="dxa"/>
          <w:cantSplit/>
          <w:jc w:val="center"/>
        </w:trPr>
        <w:tc>
          <w:tcPr>
            <w:tcW w:w="7087" w:type="dxa"/>
            <w:gridSpan w:val="11"/>
          </w:tcPr>
          <w:p w14:paraId="7F1F9375" w14:textId="77777777" w:rsidR="00EC71EB" w:rsidRDefault="00EC71EB" w:rsidP="00507A66">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968F7A5" w14:textId="77777777" w:rsidR="00EC71EB" w:rsidRDefault="00EC71EB" w:rsidP="00507A66">
            <w:pPr>
              <w:pStyle w:val="TAL"/>
            </w:pPr>
            <w:r>
              <w:t xml:space="preserve">- bit 1 set to zero indicates that the </w:t>
            </w:r>
            <w:r w:rsidRPr="002A12F4">
              <w:t>IPv4 address field</w:t>
            </w:r>
            <w:r>
              <w:t xml:space="preserve"> is absent; </w:t>
            </w:r>
          </w:p>
          <w:p w14:paraId="4AF176CB" w14:textId="77777777" w:rsidR="00EC71EB" w:rsidRDefault="00EC71EB" w:rsidP="00507A66">
            <w:pPr>
              <w:pStyle w:val="TAL"/>
            </w:pPr>
            <w:r>
              <w:t xml:space="preserve">- bit 1 set to one indicates that the </w:t>
            </w:r>
            <w:r w:rsidRPr="002A12F4">
              <w:t>IPv4 address field</w:t>
            </w:r>
            <w:r>
              <w:t xml:space="preserve"> is present;</w:t>
            </w:r>
          </w:p>
          <w:p w14:paraId="2C671B58" w14:textId="77777777" w:rsidR="00EC71EB" w:rsidRDefault="00EC71EB" w:rsidP="00507A66">
            <w:pPr>
              <w:pStyle w:val="TAL"/>
            </w:pPr>
            <w:r>
              <w:t xml:space="preserve">- bit 2 set to zero indicates that the </w:t>
            </w:r>
            <w:r w:rsidRPr="002A12F4">
              <w:t>IPv6 remote address/prefix length field</w:t>
            </w:r>
            <w:r>
              <w:t xml:space="preserve"> is absent; </w:t>
            </w:r>
          </w:p>
          <w:p w14:paraId="0A90D165" w14:textId="77777777" w:rsidR="00EC71EB" w:rsidRDefault="00EC71EB" w:rsidP="00507A66">
            <w:pPr>
              <w:pStyle w:val="TAL"/>
            </w:pPr>
            <w:r>
              <w:t xml:space="preserve">- bit 2 set to one indicates that the </w:t>
            </w:r>
            <w:r w:rsidRPr="002A12F4">
              <w:t xml:space="preserve">IPv6 remote address/prefix length </w:t>
            </w:r>
            <w:r>
              <w:t>field is present;</w:t>
            </w:r>
          </w:p>
          <w:p w14:paraId="70BDBBAC" w14:textId="77777777" w:rsidR="00EC71EB" w:rsidRDefault="00EC71EB" w:rsidP="00507A66">
            <w:pPr>
              <w:pStyle w:val="TAL"/>
            </w:pPr>
            <w:r>
              <w:t xml:space="preserve">- bit 3 set to zero indicates that the </w:t>
            </w:r>
            <w:r w:rsidRPr="002A12F4">
              <w:t>protocol identifier/next header field</w:t>
            </w:r>
            <w:r>
              <w:t xml:space="preserve"> is absent; </w:t>
            </w:r>
          </w:p>
          <w:p w14:paraId="39D5A73A" w14:textId="77777777" w:rsidR="00EC71EB" w:rsidRDefault="00EC71EB" w:rsidP="00507A66">
            <w:pPr>
              <w:pStyle w:val="TAL"/>
            </w:pPr>
            <w:r>
              <w:t xml:space="preserve">- bit 3 set to one indicates that the </w:t>
            </w:r>
            <w:r w:rsidRPr="002A12F4">
              <w:t xml:space="preserve">protocol identifier/next header </w:t>
            </w:r>
            <w:r>
              <w:t>field is present;</w:t>
            </w:r>
          </w:p>
          <w:p w14:paraId="547D2BB8" w14:textId="77777777" w:rsidR="00EC71EB" w:rsidRDefault="00EC71EB" w:rsidP="00507A66">
            <w:pPr>
              <w:pStyle w:val="TAL"/>
            </w:pPr>
            <w:r>
              <w:t xml:space="preserve">- bit 4 set to zero indicates that the </w:t>
            </w:r>
            <w:r w:rsidRPr="002A12F4">
              <w:t>single remote port field</w:t>
            </w:r>
            <w:r>
              <w:t xml:space="preserve"> is absent; </w:t>
            </w:r>
          </w:p>
          <w:p w14:paraId="61030EE7" w14:textId="77777777" w:rsidR="00EC71EB" w:rsidRDefault="00EC71EB" w:rsidP="00507A66">
            <w:pPr>
              <w:pStyle w:val="TAL"/>
            </w:pPr>
            <w:r>
              <w:t xml:space="preserve">- bit 4 set to one indicates that the </w:t>
            </w:r>
            <w:r w:rsidRPr="002A12F4">
              <w:t xml:space="preserve">single remote port </w:t>
            </w:r>
            <w:r>
              <w:t>field is present;</w:t>
            </w:r>
          </w:p>
          <w:p w14:paraId="4D5FA4AF" w14:textId="77777777" w:rsidR="00EC71EB" w:rsidRDefault="00EC71EB" w:rsidP="00507A66">
            <w:pPr>
              <w:pStyle w:val="TAL"/>
            </w:pPr>
            <w:r>
              <w:t xml:space="preserve">- bit 5 set to zero indicates that the </w:t>
            </w:r>
            <w:r w:rsidRPr="002A12F4">
              <w:t>remote port range field</w:t>
            </w:r>
            <w:r>
              <w:t xml:space="preserve"> is absent; </w:t>
            </w:r>
          </w:p>
          <w:p w14:paraId="693DB593" w14:textId="77777777" w:rsidR="00EC71EB" w:rsidRDefault="00EC71EB" w:rsidP="00507A66">
            <w:pPr>
              <w:pStyle w:val="TAL"/>
            </w:pPr>
            <w:r>
              <w:t xml:space="preserve">- bit 5 set to one indicates that the </w:t>
            </w:r>
            <w:r w:rsidRPr="002A12F4">
              <w:t xml:space="preserve">remote port range </w:t>
            </w:r>
            <w:r>
              <w:t>field is present; and</w:t>
            </w:r>
          </w:p>
          <w:p w14:paraId="7F6BA6BC" w14:textId="77777777" w:rsidR="00EC71EB" w:rsidRDefault="00EC71EB" w:rsidP="00507A66">
            <w:pPr>
              <w:pStyle w:val="TAL"/>
            </w:pPr>
            <w:r>
              <w:t>- bits 6,7, and 8 are spare bits;</w:t>
            </w:r>
          </w:p>
          <w:p w14:paraId="5FE86E6F" w14:textId="77777777" w:rsidR="00EC71EB" w:rsidRDefault="00EC71EB" w:rsidP="00507A66">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2E18724" w14:textId="77777777" w:rsidR="00EC71EB" w:rsidRDefault="00EC71EB" w:rsidP="00507A66">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10A62B8" w14:textId="77777777" w:rsidR="00EC71EB" w:rsidRDefault="00EC71EB" w:rsidP="00507A66">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67A0364" w14:textId="77777777" w:rsidR="00EC71EB" w:rsidRDefault="00EC71EB" w:rsidP="00507A66">
            <w:pPr>
              <w:pStyle w:val="TAL"/>
            </w:pPr>
            <w:r>
              <w:t xml:space="preserve">followed by </w:t>
            </w:r>
            <w:r w:rsidRPr="002A12F4">
              <w:t>two octets which specify a port number</w:t>
            </w:r>
            <w:r>
              <w:t xml:space="preserve">, if the </w:t>
            </w:r>
            <w:r w:rsidRPr="002A12F4">
              <w:t xml:space="preserve">single remote port </w:t>
            </w:r>
            <w:r>
              <w:t>field is present;</w:t>
            </w:r>
          </w:p>
          <w:p w14:paraId="61E0BEEF" w14:textId="77777777" w:rsidR="00EC71EB" w:rsidRDefault="00EC71EB" w:rsidP="00507A66">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609CC17" w14:textId="77777777" w:rsidR="00EC71EB" w:rsidRDefault="00EC71EB" w:rsidP="00507A66">
            <w:pPr>
              <w:pStyle w:val="TAL"/>
            </w:pPr>
            <w:r w:rsidRPr="002A12F4">
              <w:t xml:space="preserve">The </w:t>
            </w:r>
            <w:r>
              <w:t xml:space="preserve">IP 3 tuple information bitmap field </w:t>
            </w:r>
            <w:r w:rsidRPr="002A12F4">
              <w:t>shall be transmitted first.</w:t>
            </w:r>
          </w:p>
          <w:p w14:paraId="40E74C19" w14:textId="77777777" w:rsidR="00EC71EB" w:rsidRDefault="00EC71EB" w:rsidP="00507A66">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45F2856" w14:textId="77777777" w:rsidR="00EC71EB" w:rsidRDefault="00EC71EB" w:rsidP="00507A66">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19B2922" w14:textId="77777777" w:rsidR="00EC71EB" w:rsidRDefault="00EC71EB" w:rsidP="00507A66">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4885D88A" w14:textId="77777777" w:rsidR="00EC71EB" w:rsidRPr="002A12F4" w:rsidRDefault="00EC71EB" w:rsidP="00507A66">
            <w:pPr>
              <w:pStyle w:val="TAL"/>
            </w:pPr>
          </w:p>
        </w:tc>
      </w:tr>
      <w:tr w:rsidR="00EC71EB" w:rsidRPr="002A12F4" w14:paraId="3D1CD958" w14:textId="77777777" w:rsidTr="00507A66">
        <w:trPr>
          <w:gridAfter w:val="2"/>
          <w:wAfter w:w="55" w:type="dxa"/>
          <w:cantSplit/>
          <w:jc w:val="center"/>
        </w:trPr>
        <w:tc>
          <w:tcPr>
            <w:tcW w:w="7092" w:type="dxa"/>
            <w:gridSpan w:val="11"/>
          </w:tcPr>
          <w:p w14:paraId="5A4C2161" w14:textId="77777777" w:rsidR="00EC71EB" w:rsidRPr="002A12F4" w:rsidRDefault="00EC71EB" w:rsidP="00507A66">
            <w:pPr>
              <w:pStyle w:val="TAL"/>
            </w:pPr>
            <w:r w:rsidRPr="002A12F4">
              <w:t>For "security parameter index type", the traffic descriptor component value field shall be encoded as four octets which specify the IP</w:t>
            </w:r>
            <w:r>
              <w:t>s</w:t>
            </w:r>
            <w:r w:rsidRPr="002A12F4">
              <w:t>ec security parameter index.</w:t>
            </w:r>
          </w:p>
          <w:p w14:paraId="35A95B35" w14:textId="77777777" w:rsidR="00EC71EB" w:rsidRPr="002A12F4" w:rsidRDefault="00EC71EB" w:rsidP="00507A66">
            <w:pPr>
              <w:pStyle w:val="TAL"/>
            </w:pPr>
          </w:p>
        </w:tc>
      </w:tr>
      <w:tr w:rsidR="00EC71EB" w:rsidRPr="002A12F4" w14:paraId="52ED1C0A" w14:textId="77777777" w:rsidTr="00507A66">
        <w:trPr>
          <w:gridAfter w:val="2"/>
          <w:wAfter w:w="55" w:type="dxa"/>
          <w:cantSplit/>
          <w:jc w:val="center"/>
        </w:trPr>
        <w:tc>
          <w:tcPr>
            <w:tcW w:w="7092" w:type="dxa"/>
            <w:gridSpan w:val="11"/>
          </w:tcPr>
          <w:p w14:paraId="16CADDB0" w14:textId="77777777" w:rsidR="00EC71EB" w:rsidRPr="002A12F4" w:rsidRDefault="00EC71EB" w:rsidP="00507A6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FA75ECF" w14:textId="77777777" w:rsidR="00EC71EB" w:rsidRPr="002A12F4" w:rsidRDefault="00EC71EB" w:rsidP="00507A66">
            <w:pPr>
              <w:pStyle w:val="TAL"/>
            </w:pPr>
          </w:p>
        </w:tc>
      </w:tr>
      <w:tr w:rsidR="00EC71EB" w:rsidRPr="002A12F4" w14:paraId="110D26FB" w14:textId="77777777" w:rsidTr="00507A66">
        <w:trPr>
          <w:gridAfter w:val="2"/>
          <w:wAfter w:w="55" w:type="dxa"/>
          <w:cantSplit/>
          <w:jc w:val="center"/>
        </w:trPr>
        <w:tc>
          <w:tcPr>
            <w:tcW w:w="7092" w:type="dxa"/>
            <w:gridSpan w:val="11"/>
          </w:tcPr>
          <w:p w14:paraId="6D599AC0" w14:textId="77777777" w:rsidR="00EC71EB" w:rsidRPr="002A12F4" w:rsidRDefault="00EC71EB" w:rsidP="00507A6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1929FE7" w14:textId="77777777" w:rsidR="00EC71EB" w:rsidRPr="002A12F4" w:rsidRDefault="00EC71EB" w:rsidP="00507A66">
            <w:pPr>
              <w:pStyle w:val="TAL"/>
            </w:pPr>
          </w:p>
        </w:tc>
      </w:tr>
      <w:tr w:rsidR="00EC71EB" w:rsidRPr="002A12F4" w14:paraId="208A3BDC" w14:textId="77777777" w:rsidTr="00507A66">
        <w:trPr>
          <w:gridAfter w:val="2"/>
          <w:wAfter w:w="55" w:type="dxa"/>
          <w:cantSplit/>
          <w:jc w:val="center"/>
        </w:trPr>
        <w:tc>
          <w:tcPr>
            <w:tcW w:w="7092" w:type="dxa"/>
            <w:gridSpan w:val="11"/>
          </w:tcPr>
          <w:p w14:paraId="409D184A" w14:textId="77777777" w:rsidR="00EC71EB" w:rsidRPr="002A12F4" w:rsidRDefault="00EC71EB" w:rsidP="00507A66">
            <w:pPr>
              <w:pStyle w:val="TAL"/>
            </w:pPr>
            <w:r w:rsidRPr="002A12F4">
              <w:t>For "destination MAC address type", the traffic descriptor component value field shall be encoded as 6 octets which specify a MAC address.</w:t>
            </w:r>
          </w:p>
          <w:p w14:paraId="65B9B60F" w14:textId="77777777" w:rsidR="00EC71EB" w:rsidRPr="002A12F4" w:rsidRDefault="00EC71EB" w:rsidP="00507A66">
            <w:pPr>
              <w:pStyle w:val="TAL"/>
            </w:pPr>
          </w:p>
        </w:tc>
      </w:tr>
      <w:tr w:rsidR="00EC71EB" w:rsidRPr="002A12F4" w14:paraId="473F3C90" w14:textId="77777777" w:rsidTr="00507A66">
        <w:trPr>
          <w:gridAfter w:val="2"/>
          <w:wAfter w:w="55" w:type="dxa"/>
          <w:cantSplit/>
          <w:jc w:val="center"/>
        </w:trPr>
        <w:tc>
          <w:tcPr>
            <w:tcW w:w="7092" w:type="dxa"/>
            <w:gridSpan w:val="11"/>
          </w:tcPr>
          <w:p w14:paraId="72273BAA" w14:textId="77777777" w:rsidR="00EC71EB" w:rsidRPr="002A12F4" w:rsidRDefault="00EC71EB" w:rsidP="00507A66">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6628D34E" w14:textId="77777777" w:rsidR="00EC71EB" w:rsidRPr="002A12F4" w:rsidRDefault="00EC71EB" w:rsidP="00507A66">
            <w:pPr>
              <w:pStyle w:val="TAL"/>
            </w:pPr>
          </w:p>
        </w:tc>
      </w:tr>
      <w:tr w:rsidR="00EC71EB" w:rsidRPr="002A12F4" w14:paraId="323AF84D" w14:textId="77777777" w:rsidTr="00507A66">
        <w:trPr>
          <w:gridAfter w:val="2"/>
          <w:wAfter w:w="55" w:type="dxa"/>
          <w:cantSplit/>
          <w:jc w:val="center"/>
        </w:trPr>
        <w:tc>
          <w:tcPr>
            <w:tcW w:w="7092" w:type="dxa"/>
            <w:gridSpan w:val="11"/>
          </w:tcPr>
          <w:p w14:paraId="6003495C" w14:textId="77777777" w:rsidR="00EC71EB" w:rsidRPr="002A12F4" w:rsidRDefault="00EC71EB" w:rsidP="00507A66">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9224195" w14:textId="77777777" w:rsidR="00EC71EB" w:rsidRPr="002A12F4" w:rsidRDefault="00EC71EB" w:rsidP="00507A66">
            <w:pPr>
              <w:pStyle w:val="TAL"/>
            </w:pPr>
          </w:p>
        </w:tc>
      </w:tr>
      <w:tr w:rsidR="00EC71EB" w:rsidRPr="002A12F4" w14:paraId="75A67D1D" w14:textId="77777777" w:rsidTr="00507A66">
        <w:trPr>
          <w:gridAfter w:val="2"/>
          <w:wAfter w:w="55" w:type="dxa"/>
          <w:cantSplit/>
          <w:jc w:val="center"/>
        </w:trPr>
        <w:tc>
          <w:tcPr>
            <w:tcW w:w="7092" w:type="dxa"/>
            <w:gridSpan w:val="11"/>
          </w:tcPr>
          <w:p w14:paraId="1B546F87" w14:textId="77777777" w:rsidR="00EC71EB" w:rsidRPr="002A12F4" w:rsidRDefault="00EC71EB" w:rsidP="00507A66">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11474172" w14:textId="77777777" w:rsidR="00EC71EB" w:rsidRPr="002A12F4" w:rsidRDefault="00EC71EB" w:rsidP="00507A66">
            <w:pPr>
              <w:pStyle w:val="TAL"/>
            </w:pPr>
          </w:p>
        </w:tc>
      </w:tr>
      <w:tr w:rsidR="00EC71EB" w:rsidRPr="002A12F4" w14:paraId="4B5C77E9" w14:textId="77777777" w:rsidTr="00507A66">
        <w:trPr>
          <w:gridAfter w:val="2"/>
          <w:wAfter w:w="55" w:type="dxa"/>
          <w:cantSplit/>
          <w:jc w:val="center"/>
        </w:trPr>
        <w:tc>
          <w:tcPr>
            <w:tcW w:w="7092" w:type="dxa"/>
            <w:gridSpan w:val="11"/>
          </w:tcPr>
          <w:p w14:paraId="0F1AC56A" w14:textId="77777777" w:rsidR="00EC71EB" w:rsidRPr="002A12F4" w:rsidRDefault="00EC71EB" w:rsidP="00507A66">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1141B00" w14:textId="77777777" w:rsidR="00EC71EB" w:rsidRPr="002A12F4" w:rsidRDefault="00EC71EB" w:rsidP="00507A66">
            <w:pPr>
              <w:pStyle w:val="TAL"/>
            </w:pPr>
          </w:p>
        </w:tc>
      </w:tr>
      <w:tr w:rsidR="00EC71EB" w:rsidRPr="002A12F4" w14:paraId="0670EB66" w14:textId="77777777" w:rsidTr="00507A66">
        <w:trPr>
          <w:gridAfter w:val="2"/>
          <w:wAfter w:w="55" w:type="dxa"/>
          <w:cantSplit/>
          <w:jc w:val="center"/>
        </w:trPr>
        <w:tc>
          <w:tcPr>
            <w:tcW w:w="7092" w:type="dxa"/>
            <w:gridSpan w:val="11"/>
          </w:tcPr>
          <w:p w14:paraId="3571063A" w14:textId="77777777" w:rsidR="00EC71EB" w:rsidRPr="002A12F4" w:rsidRDefault="00EC71EB" w:rsidP="00507A66">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C08BE14" w14:textId="77777777" w:rsidR="00EC71EB" w:rsidRPr="002A12F4" w:rsidRDefault="00EC71EB" w:rsidP="00507A66">
            <w:pPr>
              <w:pStyle w:val="TAL"/>
            </w:pPr>
          </w:p>
        </w:tc>
      </w:tr>
      <w:tr w:rsidR="00EC71EB" w:rsidRPr="002A12F4" w14:paraId="68D31061" w14:textId="77777777" w:rsidTr="00507A66">
        <w:trPr>
          <w:gridAfter w:val="2"/>
          <w:wAfter w:w="55" w:type="dxa"/>
          <w:cantSplit/>
          <w:jc w:val="center"/>
        </w:trPr>
        <w:tc>
          <w:tcPr>
            <w:tcW w:w="7092" w:type="dxa"/>
            <w:gridSpan w:val="11"/>
          </w:tcPr>
          <w:p w14:paraId="35034B46" w14:textId="77777777" w:rsidR="00EC71EB" w:rsidRPr="002A12F4" w:rsidRDefault="00EC71EB" w:rsidP="00507A6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A6B7E24" w14:textId="77777777" w:rsidR="00EC71EB" w:rsidRPr="002A12F4" w:rsidRDefault="00EC71EB" w:rsidP="00507A66">
            <w:pPr>
              <w:pStyle w:val="TAL"/>
            </w:pPr>
          </w:p>
        </w:tc>
      </w:tr>
      <w:tr w:rsidR="00EC71EB" w14:paraId="4870DB37" w14:textId="77777777" w:rsidTr="00507A66">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4284943" w14:textId="77777777" w:rsidR="00EC71EB" w:rsidRDefault="00EC71EB" w:rsidP="00507A6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88F31A9" w14:textId="77777777" w:rsidR="00EC71EB" w:rsidRDefault="00EC71EB" w:rsidP="00507A66">
            <w:pPr>
              <w:pStyle w:val="TAL"/>
            </w:pPr>
          </w:p>
        </w:tc>
      </w:tr>
      <w:tr w:rsidR="00EC71EB" w:rsidRPr="005F7EB0" w14:paraId="282C1340" w14:textId="77777777" w:rsidTr="00507A66">
        <w:trPr>
          <w:gridAfter w:val="2"/>
          <w:wAfter w:w="55" w:type="dxa"/>
          <w:jc w:val="center"/>
        </w:trPr>
        <w:tc>
          <w:tcPr>
            <w:tcW w:w="7092" w:type="dxa"/>
            <w:gridSpan w:val="11"/>
          </w:tcPr>
          <w:p w14:paraId="2C969703" w14:textId="77777777" w:rsidR="00EC71EB" w:rsidRPr="001714F3" w:rsidRDefault="00EC71EB" w:rsidP="00507A66">
            <w:pPr>
              <w:pStyle w:val="TAL"/>
            </w:pPr>
            <w:r w:rsidRPr="001714F3">
              <w:t>Bits</w:t>
            </w:r>
          </w:p>
        </w:tc>
      </w:tr>
      <w:tr w:rsidR="00EC71EB" w:rsidRPr="005F7EB0" w14:paraId="51908EB3" w14:textId="77777777" w:rsidTr="00507A66">
        <w:trPr>
          <w:gridAfter w:val="2"/>
          <w:wAfter w:w="55" w:type="dxa"/>
          <w:jc w:val="center"/>
        </w:trPr>
        <w:tc>
          <w:tcPr>
            <w:tcW w:w="286" w:type="dxa"/>
            <w:gridSpan w:val="2"/>
          </w:tcPr>
          <w:p w14:paraId="3DEB4AD4" w14:textId="77777777" w:rsidR="00EC71EB" w:rsidRPr="0062424E" w:rsidRDefault="00EC71EB" w:rsidP="00507A66">
            <w:pPr>
              <w:pStyle w:val="TAH"/>
            </w:pPr>
            <w:r w:rsidRPr="0062424E">
              <w:t>8</w:t>
            </w:r>
          </w:p>
        </w:tc>
        <w:tc>
          <w:tcPr>
            <w:tcW w:w="287" w:type="dxa"/>
          </w:tcPr>
          <w:p w14:paraId="06A272EC" w14:textId="77777777" w:rsidR="00EC71EB" w:rsidRPr="005F7EB0" w:rsidRDefault="00EC71EB" w:rsidP="00507A66">
            <w:pPr>
              <w:pStyle w:val="TAH"/>
            </w:pPr>
            <w:r w:rsidRPr="005F7EB0">
              <w:t>7</w:t>
            </w:r>
          </w:p>
        </w:tc>
        <w:tc>
          <w:tcPr>
            <w:tcW w:w="283" w:type="dxa"/>
          </w:tcPr>
          <w:p w14:paraId="211F7B4A" w14:textId="77777777" w:rsidR="00EC71EB" w:rsidRPr="0062424E" w:rsidRDefault="00EC71EB" w:rsidP="00507A66">
            <w:pPr>
              <w:pStyle w:val="TAH"/>
            </w:pPr>
            <w:r w:rsidRPr="0062424E">
              <w:t>6</w:t>
            </w:r>
          </w:p>
        </w:tc>
        <w:tc>
          <w:tcPr>
            <w:tcW w:w="283" w:type="dxa"/>
          </w:tcPr>
          <w:p w14:paraId="4FC97829" w14:textId="77777777" w:rsidR="00EC71EB" w:rsidRPr="0062424E" w:rsidRDefault="00EC71EB" w:rsidP="00507A66">
            <w:pPr>
              <w:pStyle w:val="TAH"/>
            </w:pPr>
            <w:r w:rsidRPr="0062424E">
              <w:t>5</w:t>
            </w:r>
          </w:p>
        </w:tc>
        <w:tc>
          <w:tcPr>
            <w:tcW w:w="284" w:type="dxa"/>
          </w:tcPr>
          <w:p w14:paraId="7F139229" w14:textId="77777777" w:rsidR="00EC71EB" w:rsidRPr="0062424E" w:rsidRDefault="00EC71EB" w:rsidP="00507A66">
            <w:pPr>
              <w:pStyle w:val="TAH"/>
            </w:pPr>
            <w:r w:rsidRPr="0062424E">
              <w:t>4</w:t>
            </w:r>
          </w:p>
        </w:tc>
        <w:tc>
          <w:tcPr>
            <w:tcW w:w="284" w:type="dxa"/>
          </w:tcPr>
          <w:p w14:paraId="2CDB23DC" w14:textId="77777777" w:rsidR="00EC71EB" w:rsidRPr="0062424E" w:rsidRDefault="00EC71EB" w:rsidP="00507A66">
            <w:pPr>
              <w:pStyle w:val="TAH"/>
            </w:pPr>
            <w:r w:rsidRPr="0062424E">
              <w:t>3</w:t>
            </w:r>
          </w:p>
        </w:tc>
        <w:tc>
          <w:tcPr>
            <w:tcW w:w="284" w:type="dxa"/>
          </w:tcPr>
          <w:p w14:paraId="6DFB773A" w14:textId="77777777" w:rsidR="00EC71EB" w:rsidRPr="0062424E" w:rsidRDefault="00EC71EB" w:rsidP="00507A66">
            <w:pPr>
              <w:pStyle w:val="TAH"/>
            </w:pPr>
            <w:r w:rsidRPr="0062424E">
              <w:t>2</w:t>
            </w:r>
          </w:p>
        </w:tc>
        <w:tc>
          <w:tcPr>
            <w:tcW w:w="284" w:type="dxa"/>
          </w:tcPr>
          <w:p w14:paraId="6319D0C6" w14:textId="77777777" w:rsidR="00EC71EB" w:rsidRPr="0062424E" w:rsidRDefault="00EC71EB" w:rsidP="00507A66">
            <w:pPr>
              <w:pStyle w:val="TAH"/>
            </w:pPr>
            <w:r w:rsidRPr="0062424E">
              <w:t>1</w:t>
            </w:r>
          </w:p>
        </w:tc>
        <w:tc>
          <w:tcPr>
            <w:tcW w:w="709" w:type="dxa"/>
          </w:tcPr>
          <w:p w14:paraId="706B1A90" w14:textId="77777777" w:rsidR="00EC71EB" w:rsidRPr="005F7EB0" w:rsidRDefault="00EC71EB" w:rsidP="00507A66">
            <w:pPr>
              <w:pStyle w:val="TAL"/>
            </w:pPr>
          </w:p>
        </w:tc>
        <w:tc>
          <w:tcPr>
            <w:tcW w:w="4108" w:type="dxa"/>
          </w:tcPr>
          <w:p w14:paraId="57E6EFF6" w14:textId="77777777" w:rsidR="00EC71EB" w:rsidRPr="005F7EB0" w:rsidRDefault="00EC71EB" w:rsidP="00507A66">
            <w:pPr>
              <w:pStyle w:val="TAL"/>
            </w:pPr>
          </w:p>
        </w:tc>
      </w:tr>
      <w:tr w:rsidR="00EC71EB" w:rsidRPr="005F7EB0" w14:paraId="75C57B0B" w14:textId="77777777" w:rsidTr="00507A66">
        <w:trPr>
          <w:gridAfter w:val="2"/>
          <w:wAfter w:w="55" w:type="dxa"/>
          <w:jc w:val="center"/>
        </w:trPr>
        <w:tc>
          <w:tcPr>
            <w:tcW w:w="286" w:type="dxa"/>
            <w:gridSpan w:val="2"/>
          </w:tcPr>
          <w:p w14:paraId="31BF5D2B" w14:textId="77777777" w:rsidR="00EC71EB" w:rsidRPr="005F7EB0" w:rsidRDefault="00EC71EB" w:rsidP="00507A66">
            <w:pPr>
              <w:pStyle w:val="TAC"/>
            </w:pPr>
            <w:r w:rsidRPr="005F7EB0">
              <w:t>0</w:t>
            </w:r>
          </w:p>
        </w:tc>
        <w:tc>
          <w:tcPr>
            <w:tcW w:w="287" w:type="dxa"/>
          </w:tcPr>
          <w:p w14:paraId="156602EE" w14:textId="77777777" w:rsidR="00EC71EB" w:rsidRPr="005F7EB0" w:rsidRDefault="00EC71EB" w:rsidP="00507A66">
            <w:pPr>
              <w:pStyle w:val="TAC"/>
            </w:pPr>
            <w:r>
              <w:t>0</w:t>
            </w:r>
          </w:p>
        </w:tc>
        <w:tc>
          <w:tcPr>
            <w:tcW w:w="283" w:type="dxa"/>
          </w:tcPr>
          <w:p w14:paraId="058B22CE" w14:textId="77777777" w:rsidR="00EC71EB" w:rsidRPr="005F7EB0" w:rsidRDefault="00EC71EB" w:rsidP="00507A66">
            <w:pPr>
              <w:pStyle w:val="TAC"/>
            </w:pPr>
            <w:r>
              <w:t>0</w:t>
            </w:r>
          </w:p>
        </w:tc>
        <w:tc>
          <w:tcPr>
            <w:tcW w:w="283" w:type="dxa"/>
          </w:tcPr>
          <w:p w14:paraId="45C2F11B" w14:textId="77777777" w:rsidR="00EC71EB" w:rsidRPr="005F7EB0" w:rsidRDefault="00EC71EB" w:rsidP="00507A66">
            <w:pPr>
              <w:pStyle w:val="TAC"/>
            </w:pPr>
            <w:r w:rsidRPr="005F7EB0">
              <w:t>0</w:t>
            </w:r>
          </w:p>
        </w:tc>
        <w:tc>
          <w:tcPr>
            <w:tcW w:w="284" w:type="dxa"/>
          </w:tcPr>
          <w:p w14:paraId="62A88275" w14:textId="77777777" w:rsidR="00EC71EB" w:rsidRPr="005F7EB0" w:rsidRDefault="00EC71EB" w:rsidP="00507A66">
            <w:pPr>
              <w:pStyle w:val="TAC"/>
            </w:pPr>
            <w:r>
              <w:t>0</w:t>
            </w:r>
          </w:p>
        </w:tc>
        <w:tc>
          <w:tcPr>
            <w:tcW w:w="284" w:type="dxa"/>
          </w:tcPr>
          <w:p w14:paraId="75A1A0B0" w14:textId="77777777" w:rsidR="00EC71EB" w:rsidRPr="005F7EB0" w:rsidRDefault="00EC71EB" w:rsidP="00507A66">
            <w:pPr>
              <w:pStyle w:val="TAC"/>
            </w:pPr>
            <w:r>
              <w:t>0</w:t>
            </w:r>
          </w:p>
        </w:tc>
        <w:tc>
          <w:tcPr>
            <w:tcW w:w="284" w:type="dxa"/>
          </w:tcPr>
          <w:p w14:paraId="549E6624" w14:textId="77777777" w:rsidR="00EC71EB" w:rsidRPr="005F7EB0" w:rsidRDefault="00EC71EB" w:rsidP="00507A66">
            <w:pPr>
              <w:pStyle w:val="TAC"/>
            </w:pPr>
            <w:r>
              <w:t>0</w:t>
            </w:r>
          </w:p>
        </w:tc>
        <w:tc>
          <w:tcPr>
            <w:tcW w:w="284" w:type="dxa"/>
          </w:tcPr>
          <w:p w14:paraId="5BC143A0" w14:textId="77777777" w:rsidR="00EC71EB" w:rsidRPr="005F7EB0" w:rsidRDefault="00EC71EB" w:rsidP="00507A66">
            <w:pPr>
              <w:pStyle w:val="TAC"/>
            </w:pPr>
            <w:r>
              <w:t>1</w:t>
            </w:r>
          </w:p>
        </w:tc>
        <w:tc>
          <w:tcPr>
            <w:tcW w:w="709" w:type="dxa"/>
          </w:tcPr>
          <w:p w14:paraId="204C3515" w14:textId="77777777" w:rsidR="00EC71EB" w:rsidRPr="00E65079" w:rsidRDefault="00EC71EB" w:rsidP="00507A66">
            <w:pPr>
              <w:pStyle w:val="TAL"/>
            </w:pPr>
          </w:p>
        </w:tc>
        <w:tc>
          <w:tcPr>
            <w:tcW w:w="4108" w:type="dxa"/>
          </w:tcPr>
          <w:p w14:paraId="269D25F2" w14:textId="77777777" w:rsidR="00EC71EB" w:rsidRPr="00E65079" w:rsidRDefault="00EC71EB" w:rsidP="00507A66">
            <w:pPr>
              <w:pStyle w:val="TAL"/>
            </w:pPr>
            <w:r>
              <w:t>IMS</w:t>
            </w:r>
          </w:p>
        </w:tc>
      </w:tr>
      <w:tr w:rsidR="00EC71EB" w:rsidRPr="005F7EB0" w14:paraId="2868A42C" w14:textId="77777777" w:rsidTr="00507A66">
        <w:trPr>
          <w:gridAfter w:val="2"/>
          <w:wAfter w:w="55" w:type="dxa"/>
          <w:jc w:val="center"/>
        </w:trPr>
        <w:tc>
          <w:tcPr>
            <w:tcW w:w="286" w:type="dxa"/>
            <w:gridSpan w:val="2"/>
          </w:tcPr>
          <w:p w14:paraId="340E55CD" w14:textId="77777777" w:rsidR="00EC71EB" w:rsidRPr="005F7EB0" w:rsidRDefault="00EC71EB" w:rsidP="00507A66">
            <w:pPr>
              <w:pStyle w:val="TAC"/>
            </w:pPr>
            <w:r w:rsidRPr="005F7EB0">
              <w:t>0</w:t>
            </w:r>
          </w:p>
        </w:tc>
        <w:tc>
          <w:tcPr>
            <w:tcW w:w="287" w:type="dxa"/>
          </w:tcPr>
          <w:p w14:paraId="24FE563E" w14:textId="77777777" w:rsidR="00EC71EB" w:rsidRPr="005F7EB0" w:rsidRDefault="00EC71EB" w:rsidP="00507A66">
            <w:pPr>
              <w:pStyle w:val="TAC"/>
            </w:pPr>
            <w:r>
              <w:t>0</w:t>
            </w:r>
          </w:p>
        </w:tc>
        <w:tc>
          <w:tcPr>
            <w:tcW w:w="283" w:type="dxa"/>
          </w:tcPr>
          <w:p w14:paraId="4C3F47EA" w14:textId="77777777" w:rsidR="00EC71EB" w:rsidRPr="005F7EB0" w:rsidRDefault="00EC71EB" w:rsidP="00507A66">
            <w:pPr>
              <w:pStyle w:val="TAC"/>
            </w:pPr>
            <w:r>
              <w:t>0</w:t>
            </w:r>
          </w:p>
        </w:tc>
        <w:tc>
          <w:tcPr>
            <w:tcW w:w="283" w:type="dxa"/>
          </w:tcPr>
          <w:p w14:paraId="32B6A91C" w14:textId="77777777" w:rsidR="00EC71EB" w:rsidRPr="005F7EB0" w:rsidRDefault="00EC71EB" w:rsidP="00507A66">
            <w:pPr>
              <w:pStyle w:val="TAC"/>
            </w:pPr>
            <w:r w:rsidRPr="005F7EB0">
              <w:t>0</w:t>
            </w:r>
          </w:p>
        </w:tc>
        <w:tc>
          <w:tcPr>
            <w:tcW w:w="284" w:type="dxa"/>
          </w:tcPr>
          <w:p w14:paraId="24826D7E" w14:textId="77777777" w:rsidR="00EC71EB" w:rsidRPr="005F7EB0" w:rsidRDefault="00EC71EB" w:rsidP="00507A66">
            <w:pPr>
              <w:pStyle w:val="TAC"/>
            </w:pPr>
            <w:r>
              <w:t>0</w:t>
            </w:r>
          </w:p>
        </w:tc>
        <w:tc>
          <w:tcPr>
            <w:tcW w:w="284" w:type="dxa"/>
          </w:tcPr>
          <w:p w14:paraId="3AAF37D7" w14:textId="77777777" w:rsidR="00EC71EB" w:rsidRPr="005F7EB0" w:rsidRDefault="00EC71EB" w:rsidP="00507A66">
            <w:pPr>
              <w:pStyle w:val="TAC"/>
            </w:pPr>
            <w:r>
              <w:t>0</w:t>
            </w:r>
          </w:p>
        </w:tc>
        <w:tc>
          <w:tcPr>
            <w:tcW w:w="284" w:type="dxa"/>
          </w:tcPr>
          <w:p w14:paraId="6EFE0E5E" w14:textId="77777777" w:rsidR="00EC71EB" w:rsidRPr="005F7EB0" w:rsidRDefault="00EC71EB" w:rsidP="00507A66">
            <w:pPr>
              <w:pStyle w:val="TAC"/>
            </w:pPr>
            <w:r>
              <w:t>1</w:t>
            </w:r>
          </w:p>
        </w:tc>
        <w:tc>
          <w:tcPr>
            <w:tcW w:w="284" w:type="dxa"/>
          </w:tcPr>
          <w:p w14:paraId="237A0F21" w14:textId="77777777" w:rsidR="00EC71EB" w:rsidRPr="005F7EB0" w:rsidRDefault="00EC71EB" w:rsidP="00507A66">
            <w:pPr>
              <w:pStyle w:val="TAC"/>
            </w:pPr>
            <w:r>
              <w:t>0</w:t>
            </w:r>
          </w:p>
        </w:tc>
        <w:tc>
          <w:tcPr>
            <w:tcW w:w="709" w:type="dxa"/>
          </w:tcPr>
          <w:p w14:paraId="1CA33CE2" w14:textId="77777777" w:rsidR="00EC71EB" w:rsidRPr="00E65079" w:rsidRDefault="00EC71EB" w:rsidP="00507A66">
            <w:pPr>
              <w:pStyle w:val="TAL"/>
            </w:pPr>
          </w:p>
        </w:tc>
        <w:tc>
          <w:tcPr>
            <w:tcW w:w="4108" w:type="dxa"/>
          </w:tcPr>
          <w:p w14:paraId="3D63600D" w14:textId="77777777" w:rsidR="00EC71EB" w:rsidRPr="00E65079" w:rsidRDefault="00EC71EB" w:rsidP="00507A66">
            <w:pPr>
              <w:pStyle w:val="TAL"/>
            </w:pPr>
            <w:r>
              <w:t>MMS</w:t>
            </w:r>
          </w:p>
        </w:tc>
      </w:tr>
      <w:tr w:rsidR="00EC71EB" w:rsidRPr="005F7EB0" w14:paraId="46E980A7" w14:textId="77777777" w:rsidTr="00507A66">
        <w:trPr>
          <w:gridAfter w:val="2"/>
          <w:wAfter w:w="55" w:type="dxa"/>
          <w:jc w:val="center"/>
        </w:trPr>
        <w:tc>
          <w:tcPr>
            <w:tcW w:w="286" w:type="dxa"/>
            <w:gridSpan w:val="2"/>
          </w:tcPr>
          <w:p w14:paraId="516EF078" w14:textId="77777777" w:rsidR="00EC71EB" w:rsidRPr="005F7EB0" w:rsidRDefault="00EC71EB" w:rsidP="00507A66">
            <w:pPr>
              <w:pStyle w:val="TAC"/>
            </w:pPr>
            <w:r w:rsidRPr="005F7EB0">
              <w:t>0</w:t>
            </w:r>
          </w:p>
        </w:tc>
        <w:tc>
          <w:tcPr>
            <w:tcW w:w="287" w:type="dxa"/>
          </w:tcPr>
          <w:p w14:paraId="280C062F" w14:textId="77777777" w:rsidR="00EC71EB" w:rsidRDefault="00EC71EB" w:rsidP="00507A66">
            <w:pPr>
              <w:pStyle w:val="TAC"/>
            </w:pPr>
            <w:r>
              <w:t>0</w:t>
            </w:r>
          </w:p>
        </w:tc>
        <w:tc>
          <w:tcPr>
            <w:tcW w:w="283" w:type="dxa"/>
          </w:tcPr>
          <w:p w14:paraId="705603B3" w14:textId="77777777" w:rsidR="00EC71EB" w:rsidRDefault="00EC71EB" w:rsidP="00507A66">
            <w:pPr>
              <w:pStyle w:val="TAC"/>
            </w:pPr>
            <w:r>
              <w:t>0</w:t>
            </w:r>
          </w:p>
        </w:tc>
        <w:tc>
          <w:tcPr>
            <w:tcW w:w="283" w:type="dxa"/>
          </w:tcPr>
          <w:p w14:paraId="2ED8E6EF" w14:textId="77777777" w:rsidR="00EC71EB" w:rsidRPr="005F7EB0" w:rsidRDefault="00EC71EB" w:rsidP="00507A66">
            <w:pPr>
              <w:pStyle w:val="TAC"/>
            </w:pPr>
            <w:r w:rsidRPr="005F7EB0">
              <w:t>0</w:t>
            </w:r>
          </w:p>
        </w:tc>
        <w:tc>
          <w:tcPr>
            <w:tcW w:w="284" w:type="dxa"/>
          </w:tcPr>
          <w:p w14:paraId="522030DF" w14:textId="77777777" w:rsidR="00EC71EB" w:rsidRDefault="00EC71EB" w:rsidP="00507A66">
            <w:pPr>
              <w:pStyle w:val="TAC"/>
            </w:pPr>
            <w:r>
              <w:t>0</w:t>
            </w:r>
          </w:p>
        </w:tc>
        <w:tc>
          <w:tcPr>
            <w:tcW w:w="284" w:type="dxa"/>
          </w:tcPr>
          <w:p w14:paraId="37FFB0E1" w14:textId="77777777" w:rsidR="00EC71EB" w:rsidRDefault="00EC71EB" w:rsidP="00507A66">
            <w:pPr>
              <w:pStyle w:val="TAC"/>
            </w:pPr>
            <w:r>
              <w:t>1</w:t>
            </w:r>
          </w:p>
        </w:tc>
        <w:tc>
          <w:tcPr>
            <w:tcW w:w="284" w:type="dxa"/>
          </w:tcPr>
          <w:p w14:paraId="673187B8" w14:textId="77777777" w:rsidR="00EC71EB" w:rsidRDefault="00EC71EB" w:rsidP="00507A66">
            <w:pPr>
              <w:pStyle w:val="TAC"/>
            </w:pPr>
            <w:r>
              <w:t>0</w:t>
            </w:r>
          </w:p>
        </w:tc>
        <w:tc>
          <w:tcPr>
            <w:tcW w:w="284" w:type="dxa"/>
          </w:tcPr>
          <w:p w14:paraId="723091D4" w14:textId="77777777" w:rsidR="00EC71EB" w:rsidRDefault="00EC71EB" w:rsidP="00507A66">
            <w:pPr>
              <w:pStyle w:val="TAC"/>
            </w:pPr>
            <w:r>
              <w:t>0</w:t>
            </w:r>
          </w:p>
        </w:tc>
        <w:tc>
          <w:tcPr>
            <w:tcW w:w="709" w:type="dxa"/>
          </w:tcPr>
          <w:p w14:paraId="4C57791C" w14:textId="77777777" w:rsidR="00EC71EB" w:rsidRPr="00E65079" w:rsidRDefault="00EC71EB" w:rsidP="00507A66">
            <w:pPr>
              <w:pStyle w:val="TAL"/>
            </w:pPr>
          </w:p>
        </w:tc>
        <w:tc>
          <w:tcPr>
            <w:tcW w:w="4108" w:type="dxa"/>
          </w:tcPr>
          <w:p w14:paraId="52CE1431" w14:textId="77777777" w:rsidR="00EC71EB" w:rsidRPr="00E65079" w:rsidRDefault="00EC71EB" w:rsidP="00507A66">
            <w:pPr>
              <w:pStyle w:val="TAL"/>
            </w:pPr>
            <w:r>
              <w:t>SUPL</w:t>
            </w:r>
          </w:p>
        </w:tc>
      </w:tr>
      <w:tr w:rsidR="00EC71EB" w:rsidRPr="005F7EB0" w14:paraId="72DC31B1" w14:textId="77777777" w:rsidTr="00507A66">
        <w:trPr>
          <w:gridAfter w:val="2"/>
          <w:wAfter w:w="55" w:type="dxa"/>
          <w:jc w:val="center"/>
        </w:trPr>
        <w:tc>
          <w:tcPr>
            <w:tcW w:w="286" w:type="dxa"/>
            <w:gridSpan w:val="2"/>
          </w:tcPr>
          <w:p w14:paraId="06F9733E" w14:textId="77777777" w:rsidR="00EC71EB" w:rsidRPr="005F7EB0" w:rsidRDefault="00EC71EB" w:rsidP="00507A66">
            <w:pPr>
              <w:pStyle w:val="TAC"/>
            </w:pPr>
            <w:r w:rsidRPr="005F7EB0">
              <w:t>0</w:t>
            </w:r>
          </w:p>
        </w:tc>
        <w:tc>
          <w:tcPr>
            <w:tcW w:w="287" w:type="dxa"/>
          </w:tcPr>
          <w:p w14:paraId="2AC6CC92" w14:textId="77777777" w:rsidR="00EC71EB" w:rsidRDefault="00EC71EB" w:rsidP="00507A66">
            <w:pPr>
              <w:pStyle w:val="TAC"/>
            </w:pPr>
            <w:r>
              <w:t>0</w:t>
            </w:r>
          </w:p>
        </w:tc>
        <w:tc>
          <w:tcPr>
            <w:tcW w:w="283" w:type="dxa"/>
          </w:tcPr>
          <w:p w14:paraId="27A2B59D" w14:textId="77777777" w:rsidR="00EC71EB" w:rsidRDefault="00EC71EB" w:rsidP="00507A66">
            <w:pPr>
              <w:pStyle w:val="TAC"/>
            </w:pPr>
            <w:r>
              <w:t>0</w:t>
            </w:r>
          </w:p>
        </w:tc>
        <w:tc>
          <w:tcPr>
            <w:tcW w:w="283" w:type="dxa"/>
          </w:tcPr>
          <w:p w14:paraId="281E00D5" w14:textId="77777777" w:rsidR="00EC71EB" w:rsidRPr="005F7EB0" w:rsidRDefault="00EC71EB" w:rsidP="00507A66">
            <w:pPr>
              <w:pStyle w:val="TAC"/>
            </w:pPr>
            <w:r w:rsidRPr="005F7EB0">
              <w:t>0</w:t>
            </w:r>
          </w:p>
        </w:tc>
        <w:tc>
          <w:tcPr>
            <w:tcW w:w="284" w:type="dxa"/>
          </w:tcPr>
          <w:p w14:paraId="2212B915" w14:textId="77777777" w:rsidR="00EC71EB" w:rsidRDefault="00EC71EB" w:rsidP="00507A66">
            <w:pPr>
              <w:pStyle w:val="TAC"/>
            </w:pPr>
            <w:r>
              <w:t>1</w:t>
            </w:r>
          </w:p>
        </w:tc>
        <w:tc>
          <w:tcPr>
            <w:tcW w:w="284" w:type="dxa"/>
          </w:tcPr>
          <w:p w14:paraId="43531BF7" w14:textId="77777777" w:rsidR="00EC71EB" w:rsidRDefault="00EC71EB" w:rsidP="00507A66">
            <w:pPr>
              <w:pStyle w:val="TAC"/>
            </w:pPr>
            <w:r>
              <w:t>0</w:t>
            </w:r>
          </w:p>
        </w:tc>
        <w:tc>
          <w:tcPr>
            <w:tcW w:w="284" w:type="dxa"/>
          </w:tcPr>
          <w:p w14:paraId="6664BB8E" w14:textId="77777777" w:rsidR="00EC71EB" w:rsidRDefault="00EC71EB" w:rsidP="00507A66">
            <w:pPr>
              <w:pStyle w:val="TAC"/>
            </w:pPr>
            <w:r>
              <w:t>0</w:t>
            </w:r>
          </w:p>
        </w:tc>
        <w:tc>
          <w:tcPr>
            <w:tcW w:w="284" w:type="dxa"/>
          </w:tcPr>
          <w:p w14:paraId="417C14D9" w14:textId="77777777" w:rsidR="00EC71EB" w:rsidRDefault="00EC71EB" w:rsidP="00507A66">
            <w:pPr>
              <w:pStyle w:val="TAC"/>
            </w:pPr>
            <w:r>
              <w:t>0</w:t>
            </w:r>
          </w:p>
        </w:tc>
        <w:tc>
          <w:tcPr>
            <w:tcW w:w="709" w:type="dxa"/>
          </w:tcPr>
          <w:p w14:paraId="50388FA3" w14:textId="77777777" w:rsidR="00EC71EB" w:rsidRPr="00E65079" w:rsidRDefault="00EC71EB" w:rsidP="00507A66">
            <w:pPr>
              <w:pStyle w:val="TAL"/>
            </w:pPr>
          </w:p>
        </w:tc>
        <w:tc>
          <w:tcPr>
            <w:tcW w:w="4108" w:type="dxa"/>
          </w:tcPr>
          <w:p w14:paraId="24EB5302" w14:textId="77777777" w:rsidR="00EC71EB" w:rsidRPr="00E65079" w:rsidRDefault="00EC71EB" w:rsidP="00507A66">
            <w:pPr>
              <w:pStyle w:val="TAL"/>
            </w:pPr>
            <w:r w:rsidRPr="00552775">
              <w:rPr>
                <w:lang w:val="fr-FR"/>
              </w:rPr>
              <w:t>Internet</w:t>
            </w:r>
          </w:p>
        </w:tc>
      </w:tr>
      <w:tr w:rsidR="00EC71EB" w:rsidRPr="005F7EB0" w14:paraId="3F65CBA4" w14:textId="77777777" w:rsidTr="00507A66">
        <w:trPr>
          <w:gridAfter w:val="2"/>
          <w:wAfter w:w="55" w:type="dxa"/>
          <w:jc w:val="center"/>
        </w:trPr>
        <w:tc>
          <w:tcPr>
            <w:tcW w:w="286" w:type="dxa"/>
            <w:gridSpan w:val="2"/>
          </w:tcPr>
          <w:p w14:paraId="046B3576" w14:textId="77777777" w:rsidR="00EC71EB" w:rsidRPr="005F7EB0" w:rsidRDefault="00EC71EB" w:rsidP="00507A66">
            <w:pPr>
              <w:pStyle w:val="TAC"/>
            </w:pPr>
            <w:r>
              <w:t>0</w:t>
            </w:r>
          </w:p>
        </w:tc>
        <w:tc>
          <w:tcPr>
            <w:tcW w:w="287" w:type="dxa"/>
          </w:tcPr>
          <w:p w14:paraId="1FEEA18C" w14:textId="77777777" w:rsidR="00EC71EB" w:rsidRDefault="00EC71EB" w:rsidP="00507A66">
            <w:pPr>
              <w:pStyle w:val="TAC"/>
            </w:pPr>
            <w:r>
              <w:t>0</w:t>
            </w:r>
          </w:p>
        </w:tc>
        <w:tc>
          <w:tcPr>
            <w:tcW w:w="283" w:type="dxa"/>
          </w:tcPr>
          <w:p w14:paraId="20B83BBF" w14:textId="77777777" w:rsidR="00EC71EB" w:rsidRDefault="00EC71EB" w:rsidP="00507A66">
            <w:pPr>
              <w:pStyle w:val="TAC"/>
            </w:pPr>
            <w:r>
              <w:t>1</w:t>
            </w:r>
          </w:p>
        </w:tc>
        <w:tc>
          <w:tcPr>
            <w:tcW w:w="283" w:type="dxa"/>
          </w:tcPr>
          <w:p w14:paraId="56D8D797" w14:textId="77777777" w:rsidR="00EC71EB" w:rsidRPr="005F7EB0" w:rsidRDefault="00EC71EB" w:rsidP="00507A66">
            <w:pPr>
              <w:pStyle w:val="TAC"/>
            </w:pPr>
            <w:r w:rsidRPr="005F7EB0">
              <w:t>0</w:t>
            </w:r>
          </w:p>
        </w:tc>
        <w:tc>
          <w:tcPr>
            <w:tcW w:w="284" w:type="dxa"/>
          </w:tcPr>
          <w:p w14:paraId="57D3A774" w14:textId="77777777" w:rsidR="00EC71EB" w:rsidRDefault="00EC71EB" w:rsidP="00507A66">
            <w:pPr>
              <w:pStyle w:val="TAC"/>
            </w:pPr>
            <w:r>
              <w:t>0</w:t>
            </w:r>
          </w:p>
        </w:tc>
        <w:tc>
          <w:tcPr>
            <w:tcW w:w="284" w:type="dxa"/>
          </w:tcPr>
          <w:p w14:paraId="6DCBE0AF" w14:textId="77777777" w:rsidR="00EC71EB" w:rsidRDefault="00EC71EB" w:rsidP="00507A66">
            <w:pPr>
              <w:pStyle w:val="TAC"/>
            </w:pPr>
            <w:r>
              <w:t>0</w:t>
            </w:r>
          </w:p>
        </w:tc>
        <w:tc>
          <w:tcPr>
            <w:tcW w:w="284" w:type="dxa"/>
          </w:tcPr>
          <w:p w14:paraId="417787B8" w14:textId="77777777" w:rsidR="00EC71EB" w:rsidRDefault="00EC71EB" w:rsidP="00507A66">
            <w:pPr>
              <w:pStyle w:val="TAC"/>
            </w:pPr>
            <w:r>
              <w:t>0</w:t>
            </w:r>
          </w:p>
        </w:tc>
        <w:tc>
          <w:tcPr>
            <w:tcW w:w="284" w:type="dxa"/>
          </w:tcPr>
          <w:p w14:paraId="219E7849" w14:textId="77777777" w:rsidR="00EC71EB" w:rsidRDefault="00EC71EB" w:rsidP="00507A66">
            <w:pPr>
              <w:pStyle w:val="TAC"/>
            </w:pPr>
            <w:r>
              <w:t>0</w:t>
            </w:r>
          </w:p>
        </w:tc>
        <w:tc>
          <w:tcPr>
            <w:tcW w:w="709" w:type="dxa"/>
          </w:tcPr>
          <w:p w14:paraId="57794536" w14:textId="77777777" w:rsidR="00EC71EB" w:rsidRPr="00E65079" w:rsidRDefault="00EC71EB" w:rsidP="00507A66">
            <w:pPr>
              <w:pStyle w:val="TAL"/>
            </w:pPr>
          </w:p>
        </w:tc>
        <w:tc>
          <w:tcPr>
            <w:tcW w:w="4108" w:type="dxa"/>
          </w:tcPr>
          <w:p w14:paraId="62610766" w14:textId="77777777" w:rsidR="00EC71EB" w:rsidRPr="00E65079" w:rsidRDefault="00EC71EB" w:rsidP="00507A66">
            <w:pPr>
              <w:pStyle w:val="TAL"/>
            </w:pPr>
          </w:p>
        </w:tc>
      </w:tr>
      <w:tr w:rsidR="00EC71EB" w:rsidRPr="005F7EB0" w14:paraId="39DC6726" w14:textId="77777777" w:rsidTr="00507A66">
        <w:trPr>
          <w:gridAfter w:val="2"/>
          <w:wAfter w:w="55" w:type="dxa"/>
          <w:jc w:val="center"/>
        </w:trPr>
        <w:tc>
          <w:tcPr>
            <w:tcW w:w="2275" w:type="dxa"/>
            <w:gridSpan w:val="9"/>
          </w:tcPr>
          <w:p w14:paraId="3F422885" w14:textId="77777777" w:rsidR="00EC71EB" w:rsidRDefault="00EC71EB" w:rsidP="00507A66">
            <w:pPr>
              <w:pStyle w:val="TAC"/>
            </w:pPr>
            <w:r>
              <w:t>to</w:t>
            </w:r>
          </w:p>
        </w:tc>
        <w:tc>
          <w:tcPr>
            <w:tcW w:w="709" w:type="dxa"/>
          </w:tcPr>
          <w:p w14:paraId="68195D44" w14:textId="77777777" w:rsidR="00EC71EB" w:rsidRPr="00E65079" w:rsidRDefault="00EC71EB" w:rsidP="00507A66">
            <w:pPr>
              <w:pStyle w:val="TAL"/>
            </w:pPr>
          </w:p>
        </w:tc>
        <w:tc>
          <w:tcPr>
            <w:tcW w:w="4108" w:type="dxa"/>
          </w:tcPr>
          <w:p w14:paraId="301BE993" w14:textId="77777777" w:rsidR="00EC71EB" w:rsidRPr="00E65079" w:rsidRDefault="00EC71EB" w:rsidP="00507A66">
            <w:pPr>
              <w:pStyle w:val="TAL"/>
            </w:pPr>
            <w:r w:rsidRPr="00423BA9">
              <w:t xml:space="preserve">Operator specific connection </w:t>
            </w:r>
            <w:r>
              <w:t>capabilities</w:t>
            </w:r>
          </w:p>
        </w:tc>
      </w:tr>
      <w:tr w:rsidR="00EC71EB" w:rsidRPr="005F7EB0" w14:paraId="7F1C1061" w14:textId="77777777" w:rsidTr="00507A66">
        <w:trPr>
          <w:gridAfter w:val="2"/>
          <w:wAfter w:w="55" w:type="dxa"/>
          <w:jc w:val="center"/>
        </w:trPr>
        <w:tc>
          <w:tcPr>
            <w:tcW w:w="286" w:type="dxa"/>
            <w:gridSpan w:val="2"/>
          </w:tcPr>
          <w:p w14:paraId="576DDFDD" w14:textId="77777777" w:rsidR="00EC71EB" w:rsidRPr="005F7EB0" w:rsidRDefault="00EC71EB" w:rsidP="00507A66">
            <w:pPr>
              <w:pStyle w:val="TAC"/>
            </w:pPr>
            <w:r>
              <w:t>0</w:t>
            </w:r>
          </w:p>
        </w:tc>
        <w:tc>
          <w:tcPr>
            <w:tcW w:w="287" w:type="dxa"/>
          </w:tcPr>
          <w:p w14:paraId="2D3210EE" w14:textId="77777777" w:rsidR="00EC71EB" w:rsidRDefault="00EC71EB" w:rsidP="00507A66">
            <w:pPr>
              <w:pStyle w:val="TAC"/>
            </w:pPr>
            <w:r>
              <w:t>0</w:t>
            </w:r>
          </w:p>
        </w:tc>
        <w:tc>
          <w:tcPr>
            <w:tcW w:w="283" w:type="dxa"/>
          </w:tcPr>
          <w:p w14:paraId="74C046A9" w14:textId="77777777" w:rsidR="00EC71EB" w:rsidRDefault="00EC71EB" w:rsidP="00507A66">
            <w:pPr>
              <w:pStyle w:val="TAC"/>
            </w:pPr>
            <w:r>
              <w:t>1</w:t>
            </w:r>
          </w:p>
        </w:tc>
        <w:tc>
          <w:tcPr>
            <w:tcW w:w="283" w:type="dxa"/>
          </w:tcPr>
          <w:p w14:paraId="0F63B72F" w14:textId="77777777" w:rsidR="00EC71EB" w:rsidRPr="005F7EB0" w:rsidRDefault="00EC71EB" w:rsidP="00507A66">
            <w:pPr>
              <w:pStyle w:val="TAC"/>
            </w:pPr>
            <w:r>
              <w:t>1</w:t>
            </w:r>
          </w:p>
        </w:tc>
        <w:tc>
          <w:tcPr>
            <w:tcW w:w="284" w:type="dxa"/>
          </w:tcPr>
          <w:p w14:paraId="7F774E3A" w14:textId="77777777" w:rsidR="00EC71EB" w:rsidRDefault="00EC71EB" w:rsidP="00507A66">
            <w:pPr>
              <w:pStyle w:val="TAC"/>
            </w:pPr>
            <w:r>
              <w:t>1</w:t>
            </w:r>
          </w:p>
        </w:tc>
        <w:tc>
          <w:tcPr>
            <w:tcW w:w="284" w:type="dxa"/>
          </w:tcPr>
          <w:p w14:paraId="1F010434" w14:textId="77777777" w:rsidR="00EC71EB" w:rsidRDefault="00EC71EB" w:rsidP="00507A66">
            <w:pPr>
              <w:pStyle w:val="TAC"/>
            </w:pPr>
            <w:r>
              <w:t>1</w:t>
            </w:r>
          </w:p>
        </w:tc>
        <w:tc>
          <w:tcPr>
            <w:tcW w:w="284" w:type="dxa"/>
          </w:tcPr>
          <w:p w14:paraId="050AFF8F" w14:textId="77777777" w:rsidR="00EC71EB" w:rsidRDefault="00EC71EB" w:rsidP="00507A66">
            <w:pPr>
              <w:pStyle w:val="TAC"/>
            </w:pPr>
            <w:r>
              <w:t>1</w:t>
            </w:r>
          </w:p>
        </w:tc>
        <w:tc>
          <w:tcPr>
            <w:tcW w:w="284" w:type="dxa"/>
          </w:tcPr>
          <w:p w14:paraId="11FABB10" w14:textId="77777777" w:rsidR="00EC71EB" w:rsidRDefault="00EC71EB" w:rsidP="00507A66">
            <w:pPr>
              <w:pStyle w:val="TAC"/>
            </w:pPr>
            <w:r>
              <w:t>1</w:t>
            </w:r>
          </w:p>
        </w:tc>
        <w:tc>
          <w:tcPr>
            <w:tcW w:w="709" w:type="dxa"/>
          </w:tcPr>
          <w:p w14:paraId="5AE70B6F" w14:textId="77777777" w:rsidR="00EC71EB" w:rsidRPr="00E65079" w:rsidRDefault="00EC71EB" w:rsidP="00507A66">
            <w:pPr>
              <w:pStyle w:val="TAL"/>
            </w:pPr>
          </w:p>
        </w:tc>
        <w:tc>
          <w:tcPr>
            <w:tcW w:w="4108" w:type="dxa"/>
          </w:tcPr>
          <w:p w14:paraId="6CAE8B1F" w14:textId="77777777" w:rsidR="00EC71EB" w:rsidRPr="00E65079" w:rsidRDefault="00EC71EB" w:rsidP="00507A66">
            <w:pPr>
              <w:pStyle w:val="TAL"/>
            </w:pPr>
          </w:p>
        </w:tc>
      </w:tr>
      <w:tr w:rsidR="00EC71EB" w14:paraId="6AB13D6B" w14:textId="77777777" w:rsidTr="00507A66">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72AD5DA2" w14:textId="77777777" w:rsidR="00EC71EB" w:rsidRDefault="00EC71EB" w:rsidP="00507A66">
            <w:pPr>
              <w:pStyle w:val="TAL"/>
            </w:pPr>
            <w:r>
              <w:t xml:space="preserve">All other values are spare. </w:t>
            </w:r>
            <w:r w:rsidRPr="00F5608B">
              <w:t>If received</w:t>
            </w:r>
            <w:r>
              <w:t>,</w:t>
            </w:r>
            <w:r w:rsidRPr="00F5608B">
              <w:t xml:space="preserve"> they shall be interpreted as unknown</w:t>
            </w:r>
            <w:r>
              <w:t>.</w:t>
            </w:r>
          </w:p>
          <w:p w14:paraId="7FEE0E8D" w14:textId="77777777" w:rsidR="00EC71EB" w:rsidRDefault="00EC71EB" w:rsidP="00507A66">
            <w:pPr>
              <w:pStyle w:val="TAL"/>
              <w:spacing w:after="40"/>
            </w:pPr>
          </w:p>
        </w:tc>
      </w:tr>
      <w:tr w:rsidR="00EC71EB" w14:paraId="623B8194" w14:textId="77777777" w:rsidTr="00507A66">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C8E1800" w14:textId="77777777" w:rsidR="00EC71EB" w:rsidRDefault="00EC71EB" w:rsidP="00507A66">
            <w:pPr>
              <w:pStyle w:val="TAL"/>
              <w:spacing w:after="40"/>
            </w:pPr>
          </w:p>
        </w:tc>
      </w:tr>
      <w:tr w:rsidR="00EC71EB" w:rsidRPr="002A12F4" w14:paraId="66120638" w14:textId="77777777" w:rsidTr="00507A66">
        <w:trPr>
          <w:gridAfter w:val="2"/>
          <w:wAfter w:w="55" w:type="dxa"/>
          <w:cantSplit/>
          <w:jc w:val="center"/>
        </w:trPr>
        <w:tc>
          <w:tcPr>
            <w:tcW w:w="7092" w:type="dxa"/>
            <w:gridSpan w:val="11"/>
          </w:tcPr>
          <w:p w14:paraId="1FE6F2D8" w14:textId="77777777" w:rsidR="00EC71EB" w:rsidRDefault="00EC71EB" w:rsidP="00507A6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9FF0768" w14:textId="77777777" w:rsidR="00EC71EB" w:rsidRDefault="00EC71EB" w:rsidP="00507A66">
            <w:pPr>
              <w:pStyle w:val="TAL"/>
            </w:pPr>
          </w:p>
          <w:p w14:paraId="47CC10CD" w14:textId="77777777" w:rsidR="00EC71EB" w:rsidRPr="002A12F4" w:rsidRDefault="00EC71EB" w:rsidP="00507A66">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AAD513A" w14:textId="77777777" w:rsidR="00EC71EB" w:rsidRPr="002A12F4" w:rsidRDefault="00EC71EB" w:rsidP="00507A66">
            <w:pPr>
              <w:pStyle w:val="TAL"/>
            </w:pPr>
          </w:p>
        </w:tc>
      </w:tr>
      <w:tr w:rsidR="00EC71EB" w14:paraId="71BCC5A8" w14:textId="77777777" w:rsidTr="00507A66">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C857EC3" w14:textId="77777777" w:rsidR="00EC71EB" w:rsidRDefault="00EC71EB" w:rsidP="00507A66">
            <w:pPr>
              <w:pStyle w:val="TAL"/>
              <w:spacing w:after="40"/>
            </w:pPr>
            <w:r>
              <w:t>For "OS App Id type", the traffic descriptor component value field shall be encoded as a one octet OS App Id length field and an OS App Id field.</w:t>
            </w:r>
          </w:p>
          <w:p w14:paraId="5132BCC2" w14:textId="77777777" w:rsidR="00EC71EB" w:rsidRDefault="00EC71EB" w:rsidP="00507A66">
            <w:pPr>
              <w:pStyle w:val="TAL"/>
              <w:spacing w:after="40"/>
              <w:rPr>
                <w:ins w:id="8" w:author="xuling (F)" w:date="2022-04-19T11:26:00Z"/>
              </w:rPr>
            </w:pPr>
          </w:p>
          <w:p w14:paraId="22803805" w14:textId="77777777" w:rsidR="00ED6AAB" w:rsidRPr="00607F3F" w:rsidRDefault="00ED6AAB" w:rsidP="00ED6AAB">
            <w:pPr>
              <w:pStyle w:val="TAL"/>
              <w:rPr>
                <w:ins w:id="9" w:author="xuling (F)" w:date="2022-04-19T11:26:00Z"/>
              </w:rPr>
            </w:pPr>
            <w:ins w:id="10" w:author="xuling (F)" w:date="2022-04-19T11:26:00Z">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ins>
          </w:p>
          <w:p w14:paraId="085CF8AD" w14:textId="77777777" w:rsidR="00ED6AAB" w:rsidRPr="00ED6AAB" w:rsidRDefault="00ED6AAB" w:rsidP="00507A66">
            <w:pPr>
              <w:pStyle w:val="TAL"/>
              <w:spacing w:after="40"/>
            </w:pPr>
          </w:p>
        </w:tc>
      </w:tr>
      <w:tr w:rsidR="00EC71EB" w:rsidRPr="002A12F4" w14:paraId="0148CF04" w14:textId="77777777" w:rsidTr="00507A66">
        <w:trPr>
          <w:gridAfter w:val="2"/>
          <w:wAfter w:w="55" w:type="dxa"/>
          <w:cantSplit/>
          <w:jc w:val="center"/>
        </w:trPr>
        <w:tc>
          <w:tcPr>
            <w:tcW w:w="7092" w:type="dxa"/>
            <w:gridSpan w:val="11"/>
          </w:tcPr>
          <w:p w14:paraId="71F7C2CD" w14:textId="77777777" w:rsidR="00EC71EB" w:rsidRPr="002A12F4" w:rsidRDefault="00EC71EB" w:rsidP="00507A66">
            <w:pPr>
              <w:pStyle w:val="TAL"/>
            </w:pPr>
            <w:r w:rsidRPr="002A12F4">
              <w:t>Precedence value</w:t>
            </w:r>
            <w:r>
              <w:t xml:space="preserve"> of route selection descriptor</w:t>
            </w:r>
            <w:r w:rsidRPr="002A12F4">
              <w:t xml:space="preserve"> (octet </w:t>
            </w:r>
            <w:r>
              <w:t>b+2</w:t>
            </w:r>
            <w:r w:rsidRPr="002A12F4">
              <w:t>)</w:t>
            </w:r>
          </w:p>
          <w:p w14:paraId="48F92D94" w14:textId="77777777" w:rsidR="00EC71EB" w:rsidRPr="002A12F4" w:rsidRDefault="00EC71EB" w:rsidP="00507A6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A567164" w14:textId="77777777" w:rsidR="00EC71EB" w:rsidRPr="002A12F4" w:rsidRDefault="00EC71EB" w:rsidP="00507A66">
            <w:pPr>
              <w:pStyle w:val="TAL"/>
            </w:pPr>
          </w:p>
        </w:tc>
      </w:tr>
      <w:tr w:rsidR="00EC71EB" w:rsidRPr="002A12F4" w14:paraId="3B84D341" w14:textId="77777777" w:rsidTr="00507A66">
        <w:trPr>
          <w:gridAfter w:val="2"/>
          <w:wAfter w:w="55" w:type="dxa"/>
          <w:cantSplit/>
          <w:jc w:val="center"/>
        </w:trPr>
        <w:tc>
          <w:tcPr>
            <w:tcW w:w="7092" w:type="dxa"/>
            <w:gridSpan w:val="11"/>
          </w:tcPr>
          <w:p w14:paraId="613A7D14" w14:textId="583F5C5F" w:rsidR="00EC71EB" w:rsidRPr="00607F3F" w:rsidDel="00ED6AAB" w:rsidRDefault="00EC71EB" w:rsidP="00507A66">
            <w:pPr>
              <w:pStyle w:val="TAL"/>
              <w:rPr>
                <w:del w:id="11" w:author="xuling (F)" w:date="2022-04-19T11:26:00Z"/>
              </w:rPr>
            </w:pPr>
            <w:del w:id="12" w:author="xuling (F)" w:date="2022-04-19T11:26:00Z">
              <w:r w:rsidRPr="005F43E9" w:rsidDel="00ED6AAB">
                <w:lastRenderedPageBreak/>
                <w:delTex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delText>
              </w:r>
            </w:del>
          </w:p>
          <w:p w14:paraId="1BDD640D" w14:textId="77777777" w:rsidR="00EC71EB" w:rsidRPr="002A12F4" w:rsidRDefault="00EC71EB" w:rsidP="00507A66">
            <w:pPr>
              <w:pStyle w:val="TAL"/>
            </w:pPr>
            <w:r w:rsidRPr="002A12F4">
              <w:t xml:space="preserve">Route selection descriptor </w:t>
            </w:r>
            <w:r>
              <w:t>contents (octets b+5</w:t>
            </w:r>
            <w:r w:rsidRPr="002A12F4">
              <w:t xml:space="preserve"> to </w:t>
            </w:r>
            <w:r>
              <w:t>c</w:t>
            </w:r>
            <w:r w:rsidRPr="002A12F4">
              <w:t>)</w:t>
            </w:r>
          </w:p>
          <w:p w14:paraId="1754085D" w14:textId="77777777" w:rsidR="00EC71EB" w:rsidRPr="002A12F4" w:rsidRDefault="00EC71EB" w:rsidP="00507A6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DD18FC3" w14:textId="77777777" w:rsidR="00EC71EB" w:rsidRPr="002A12F4" w:rsidRDefault="00EC71EB" w:rsidP="00507A66">
            <w:pPr>
              <w:pStyle w:val="TAL"/>
            </w:pPr>
          </w:p>
        </w:tc>
      </w:tr>
      <w:tr w:rsidR="00EC71EB" w:rsidRPr="002A12F4" w14:paraId="67D5B9DD" w14:textId="77777777" w:rsidTr="00507A66">
        <w:trPr>
          <w:gridAfter w:val="2"/>
          <w:wAfter w:w="55" w:type="dxa"/>
          <w:cantSplit/>
          <w:jc w:val="center"/>
        </w:trPr>
        <w:tc>
          <w:tcPr>
            <w:tcW w:w="7092" w:type="dxa"/>
            <w:gridSpan w:val="11"/>
          </w:tcPr>
          <w:p w14:paraId="71A92CEB" w14:textId="77777777" w:rsidR="00EC71EB" w:rsidRPr="002A12F4" w:rsidRDefault="00EC71EB" w:rsidP="00507A66">
            <w:pPr>
              <w:pStyle w:val="TAL"/>
            </w:pPr>
            <w:r w:rsidRPr="002A12F4">
              <w:t>Route selection descriptor component type identifier</w:t>
            </w:r>
          </w:p>
          <w:p w14:paraId="022D1814" w14:textId="77777777" w:rsidR="00EC71EB" w:rsidRPr="002A12F4" w:rsidRDefault="00EC71EB" w:rsidP="00507A66">
            <w:pPr>
              <w:pStyle w:val="TAL"/>
            </w:pPr>
            <w:r w:rsidRPr="002A12F4">
              <w:t>Bits</w:t>
            </w:r>
            <w:r w:rsidRPr="002A12F4">
              <w:br/>
              <w:t>8 7 6 5 4 3 2 1</w:t>
            </w:r>
          </w:p>
          <w:p w14:paraId="17016F8A" w14:textId="77777777" w:rsidR="00EC71EB" w:rsidRDefault="00EC71EB" w:rsidP="00507A6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2D20C46C" w14:textId="77777777" w:rsidR="00EC71EB" w:rsidRDefault="00EC71EB" w:rsidP="00507A66">
            <w:pPr>
              <w:pStyle w:val="TAL"/>
            </w:pPr>
            <w:r>
              <w:t>1 0 0 0 0 0 1 0</w:t>
            </w:r>
            <w:r>
              <w:tab/>
              <w:t>PDU session pair ID type (NOTE 5)</w:t>
            </w:r>
          </w:p>
          <w:p w14:paraId="5D1C320F" w14:textId="77777777" w:rsidR="00EC71EB" w:rsidRPr="002A12F4" w:rsidRDefault="00EC71EB" w:rsidP="00507A66">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1DB94696" w14:textId="77777777" w:rsidR="00EC71EB" w:rsidRPr="002A12F4" w:rsidRDefault="00EC71EB" w:rsidP="00507A66">
            <w:pPr>
              <w:pStyle w:val="TAL"/>
            </w:pPr>
          </w:p>
        </w:tc>
      </w:tr>
      <w:tr w:rsidR="00EC71EB" w:rsidRPr="002A12F4" w14:paraId="108C085A" w14:textId="77777777" w:rsidTr="00507A66">
        <w:trPr>
          <w:gridAfter w:val="2"/>
          <w:wAfter w:w="55" w:type="dxa"/>
          <w:cantSplit/>
          <w:jc w:val="center"/>
        </w:trPr>
        <w:tc>
          <w:tcPr>
            <w:tcW w:w="7092" w:type="dxa"/>
            <w:gridSpan w:val="11"/>
          </w:tcPr>
          <w:p w14:paraId="0D48372B" w14:textId="77777777" w:rsidR="00EC71EB" w:rsidRPr="002A12F4" w:rsidRDefault="00EC71EB" w:rsidP="00507A6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67924F8" w14:textId="77777777" w:rsidR="00EC71EB" w:rsidRPr="002A12F4" w:rsidRDefault="00EC71EB" w:rsidP="00507A66">
            <w:pPr>
              <w:pStyle w:val="TAL"/>
            </w:pPr>
          </w:p>
        </w:tc>
      </w:tr>
      <w:tr w:rsidR="00EC71EB" w:rsidRPr="002A12F4" w14:paraId="5B984117" w14:textId="77777777" w:rsidTr="00507A66">
        <w:trPr>
          <w:gridAfter w:val="2"/>
          <w:wAfter w:w="55" w:type="dxa"/>
          <w:cantSplit/>
          <w:jc w:val="center"/>
        </w:trPr>
        <w:tc>
          <w:tcPr>
            <w:tcW w:w="7092" w:type="dxa"/>
            <w:gridSpan w:val="11"/>
          </w:tcPr>
          <w:p w14:paraId="67291865" w14:textId="77777777" w:rsidR="00EC71EB" w:rsidRPr="002A12F4" w:rsidRDefault="00EC71EB" w:rsidP="00507A6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E99C145" w14:textId="77777777" w:rsidR="00EC71EB" w:rsidRPr="002A12F4" w:rsidRDefault="00EC71EB" w:rsidP="00507A66">
            <w:pPr>
              <w:pStyle w:val="TAL"/>
            </w:pPr>
          </w:p>
        </w:tc>
      </w:tr>
      <w:tr w:rsidR="00EC71EB" w:rsidRPr="002A12F4" w14:paraId="7F426E9B" w14:textId="77777777" w:rsidTr="00507A66">
        <w:trPr>
          <w:gridAfter w:val="2"/>
          <w:wAfter w:w="55" w:type="dxa"/>
          <w:cantSplit/>
          <w:jc w:val="center"/>
        </w:trPr>
        <w:tc>
          <w:tcPr>
            <w:tcW w:w="7092" w:type="dxa"/>
            <w:gridSpan w:val="11"/>
          </w:tcPr>
          <w:p w14:paraId="7B060511" w14:textId="77777777" w:rsidR="00EC71EB" w:rsidRPr="002A12F4" w:rsidRDefault="00EC71EB" w:rsidP="00507A6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0FD44BA" w14:textId="77777777" w:rsidR="00EC71EB" w:rsidRPr="002A12F4" w:rsidRDefault="00EC71EB" w:rsidP="00507A66">
            <w:pPr>
              <w:pStyle w:val="TAL"/>
            </w:pPr>
          </w:p>
        </w:tc>
      </w:tr>
      <w:tr w:rsidR="00EC71EB" w:rsidRPr="002A12F4" w14:paraId="064929A4" w14:textId="77777777" w:rsidTr="00507A66">
        <w:trPr>
          <w:gridAfter w:val="2"/>
          <w:wAfter w:w="55" w:type="dxa"/>
          <w:cantSplit/>
          <w:jc w:val="center"/>
        </w:trPr>
        <w:tc>
          <w:tcPr>
            <w:tcW w:w="7092" w:type="dxa"/>
            <w:gridSpan w:val="11"/>
          </w:tcPr>
          <w:p w14:paraId="329A24C0" w14:textId="77777777" w:rsidR="00EC71EB" w:rsidRPr="002A12F4" w:rsidRDefault="00EC71EB" w:rsidP="00507A66">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E8097B7" w14:textId="77777777" w:rsidR="00EC71EB" w:rsidRPr="002A12F4" w:rsidRDefault="00EC71EB" w:rsidP="00507A66">
            <w:pPr>
              <w:pStyle w:val="TAL"/>
            </w:pPr>
          </w:p>
        </w:tc>
      </w:tr>
      <w:tr w:rsidR="00EC71EB" w:rsidRPr="002A12F4" w14:paraId="544FB8B5" w14:textId="77777777" w:rsidTr="00507A66">
        <w:trPr>
          <w:gridAfter w:val="2"/>
          <w:wAfter w:w="55" w:type="dxa"/>
          <w:cantSplit/>
          <w:jc w:val="center"/>
        </w:trPr>
        <w:tc>
          <w:tcPr>
            <w:tcW w:w="7092" w:type="dxa"/>
            <w:gridSpan w:val="11"/>
          </w:tcPr>
          <w:p w14:paraId="3FCF2A1B" w14:textId="77777777" w:rsidR="00EC71EB" w:rsidRPr="002A12F4" w:rsidRDefault="00EC71EB" w:rsidP="00507A66">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98F2A20" w14:textId="77777777" w:rsidR="00EC71EB" w:rsidRPr="002A12F4" w:rsidRDefault="00EC71EB" w:rsidP="00507A66">
            <w:pPr>
              <w:pStyle w:val="TAL"/>
            </w:pPr>
          </w:p>
        </w:tc>
      </w:tr>
      <w:tr w:rsidR="00EC71EB" w:rsidRPr="002A12F4" w14:paraId="39A33A66" w14:textId="77777777" w:rsidTr="00507A66">
        <w:trPr>
          <w:gridAfter w:val="2"/>
          <w:wAfter w:w="55" w:type="dxa"/>
          <w:cantSplit/>
          <w:jc w:val="center"/>
        </w:trPr>
        <w:tc>
          <w:tcPr>
            <w:tcW w:w="7092" w:type="dxa"/>
            <w:gridSpan w:val="11"/>
          </w:tcPr>
          <w:p w14:paraId="116DE29B" w14:textId="77777777" w:rsidR="00EC71EB" w:rsidRPr="00530384" w:rsidRDefault="00EC71EB" w:rsidP="00507A66">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F9B0889" w14:textId="77777777" w:rsidR="00EC71EB" w:rsidRPr="00EF6286" w:rsidRDefault="00EC71EB" w:rsidP="00507A66">
            <w:pPr>
              <w:pStyle w:val="TAL"/>
              <w:rPr>
                <w:lang w:eastAsia="ko-KR"/>
              </w:rPr>
            </w:pPr>
          </w:p>
        </w:tc>
      </w:tr>
      <w:tr w:rsidR="00EC71EB" w:rsidRPr="002A12F4" w14:paraId="29EF8C8E" w14:textId="77777777" w:rsidTr="00507A66">
        <w:trPr>
          <w:gridAfter w:val="2"/>
          <w:wAfter w:w="55" w:type="dxa"/>
          <w:cantSplit/>
          <w:jc w:val="center"/>
        </w:trPr>
        <w:tc>
          <w:tcPr>
            <w:tcW w:w="7092" w:type="dxa"/>
            <w:gridSpan w:val="11"/>
          </w:tcPr>
          <w:p w14:paraId="46043199" w14:textId="77777777" w:rsidR="00EC71EB" w:rsidRPr="002A12F4" w:rsidRDefault="00EC71EB" w:rsidP="00507A66">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C71EB" w:rsidRPr="002A12F4" w14:paraId="41366327" w14:textId="77777777" w:rsidTr="00507A66">
        <w:trPr>
          <w:gridAfter w:val="2"/>
          <w:wAfter w:w="55" w:type="dxa"/>
          <w:cantSplit/>
          <w:jc w:val="center"/>
        </w:trPr>
        <w:tc>
          <w:tcPr>
            <w:tcW w:w="7092" w:type="dxa"/>
            <w:gridSpan w:val="11"/>
          </w:tcPr>
          <w:p w14:paraId="65EFF27C" w14:textId="77777777" w:rsidR="00EC71EB" w:rsidRPr="002A12F4" w:rsidRDefault="00EC71EB" w:rsidP="00507A66">
            <w:pPr>
              <w:pStyle w:val="TAL"/>
              <w:rPr>
                <w:lang w:val="en-US" w:eastAsia="ko-KR"/>
              </w:rPr>
            </w:pPr>
          </w:p>
        </w:tc>
      </w:tr>
      <w:tr w:rsidR="00EC71EB" w:rsidRPr="00787DA3" w14:paraId="3C9E3BD0" w14:textId="77777777" w:rsidTr="00507A66">
        <w:trPr>
          <w:gridBefore w:val="1"/>
          <w:gridAfter w:val="1"/>
          <w:wBefore w:w="33" w:type="dxa"/>
          <w:wAfter w:w="27" w:type="dxa"/>
          <w:cantSplit/>
          <w:jc w:val="center"/>
        </w:trPr>
        <w:tc>
          <w:tcPr>
            <w:tcW w:w="7087" w:type="dxa"/>
            <w:gridSpan w:val="11"/>
          </w:tcPr>
          <w:p w14:paraId="5E869C6B" w14:textId="77777777" w:rsidR="00EC71EB" w:rsidRDefault="00EC71EB" w:rsidP="00507A66">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D2B991F" w14:textId="77777777" w:rsidR="00EC71EB" w:rsidRPr="00787DA3" w:rsidRDefault="00EC71EB" w:rsidP="00507A66">
            <w:pPr>
              <w:pStyle w:val="TAL"/>
              <w:rPr>
                <w:lang w:val="en-US" w:eastAsia="zh-CN"/>
              </w:rPr>
            </w:pPr>
          </w:p>
        </w:tc>
      </w:tr>
      <w:tr w:rsidR="00EC71EB" w:rsidRPr="001D11B9" w14:paraId="71F9A135" w14:textId="77777777" w:rsidTr="00507A66">
        <w:trPr>
          <w:gridBefore w:val="1"/>
          <w:gridAfter w:val="1"/>
          <w:wBefore w:w="33" w:type="dxa"/>
          <w:wAfter w:w="27" w:type="dxa"/>
          <w:cantSplit/>
          <w:jc w:val="center"/>
        </w:trPr>
        <w:tc>
          <w:tcPr>
            <w:tcW w:w="7087" w:type="dxa"/>
            <w:gridSpan w:val="11"/>
          </w:tcPr>
          <w:p w14:paraId="1D6976A7" w14:textId="77777777" w:rsidR="00EC71EB" w:rsidRPr="001D11B9" w:rsidRDefault="00EC71EB" w:rsidP="00507A66">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EC71EB" w:rsidRPr="002A12F4" w14:paraId="74035FC4" w14:textId="77777777" w:rsidTr="00507A66">
        <w:trPr>
          <w:gridBefore w:val="1"/>
          <w:gridAfter w:val="1"/>
          <w:wBefore w:w="33" w:type="dxa"/>
          <w:wAfter w:w="27" w:type="dxa"/>
          <w:cantSplit/>
          <w:jc w:val="center"/>
        </w:trPr>
        <w:tc>
          <w:tcPr>
            <w:tcW w:w="7087" w:type="dxa"/>
            <w:gridSpan w:val="11"/>
          </w:tcPr>
          <w:p w14:paraId="10AA6578" w14:textId="77777777" w:rsidR="00EC71EB" w:rsidRPr="002A12F4" w:rsidRDefault="00EC71EB" w:rsidP="00507A66">
            <w:pPr>
              <w:pStyle w:val="TAL"/>
              <w:rPr>
                <w:lang w:val="en-US" w:eastAsia="ko-KR"/>
              </w:rPr>
            </w:pPr>
          </w:p>
        </w:tc>
      </w:tr>
      <w:tr w:rsidR="00EC71EB" w:rsidRPr="002A12F4" w14:paraId="36F6AAE2" w14:textId="77777777" w:rsidTr="00507A66">
        <w:trPr>
          <w:gridBefore w:val="1"/>
          <w:gridAfter w:val="1"/>
          <w:wBefore w:w="33" w:type="dxa"/>
          <w:wAfter w:w="27" w:type="dxa"/>
          <w:cantSplit/>
          <w:jc w:val="center"/>
        </w:trPr>
        <w:tc>
          <w:tcPr>
            <w:tcW w:w="7087" w:type="dxa"/>
            <w:gridSpan w:val="11"/>
          </w:tcPr>
          <w:p w14:paraId="407DE4BB" w14:textId="77777777" w:rsidR="00EC71EB" w:rsidRDefault="00EC71EB" w:rsidP="00507A66">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8BC9D98" w14:textId="77777777" w:rsidR="00EC71EB" w:rsidRPr="002A12F4" w:rsidRDefault="00EC71EB" w:rsidP="00507A66">
            <w:pPr>
              <w:pStyle w:val="TAL"/>
              <w:rPr>
                <w:lang w:val="en-US" w:eastAsia="ko-KR"/>
              </w:rPr>
            </w:pPr>
          </w:p>
        </w:tc>
      </w:tr>
      <w:tr w:rsidR="00EC71EB" w:rsidRPr="002A12F4" w14:paraId="207EB820" w14:textId="77777777" w:rsidTr="00507A66">
        <w:trPr>
          <w:gridBefore w:val="1"/>
          <w:wBefore w:w="33" w:type="dxa"/>
          <w:cantSplit/>
          <w:jc w:val="center"/>
        </w:trPr>
        <w:tc>
          <w:tcPr>
            <w:tcW w:w="7114" w:type="dxa"/>
            <w:gridSpan w:val="12"/>
          </w:tcPr>
          <w:p w14:paraId="300671B3" w14:textId="77777777" w:rsidR="00EC71EB" w:rsidRDefault="00EC71EB" w:rsidP="00507A66">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244B274" w14:textId="77777777" w:rsidR="00EC71EB" w:rsidRPr="00CB48CF" w:rsidRDefault="00EC71EB" w:rsidP="00507A66">
            <w:pPr>
              <w:pStyle w:val="TAL"/>
              <w:rPr>
                <w:lang w:val="en-US" w:eastAsia="ko-KR"/>
              </w:rPr>
            </w:pPr>
          </w:p>
        </w:tc>
      </w:tr>
      <w:tr w:rsidR="00EC71EB" w:rsidRPr="002A12F4" w14:paraId="0F378DB6" w14:textId="77777777" w:rsidTr="00507A66">
        <w:trPr>
          <w:gridBefore w:val="1"/>
          <w:wBefore w:w="33" w:type="dxa"/>
          <w:cantSplit/>
          <w:jc w:val="center"/>
        </w:trPr>
        <w:tc>
          <w:tcPr>
            <w:tcW w:w="7114" w:type="dxa"/>
            <w:gridSpan w:val="12"/>
          </w:tcPr>
          <w:p w14:paraId="386A6F02" w14:textId="77777777" w:rsidR="00EC71EB" w:rsidRDefault="00EC71EB" w:rsidP="00507A66">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6315FDD" w14:textId="77777777" w:rsidR="00EC71EB" w:rsidRPr="00CB48CF" w:rsidRDefault="00EC71EB" w:rsidP="00507A66">
            <w:pPr>
              <w:pStyle w:val="TAL"/>
              <w:rPr>
                <w:lang w:val="en-US" w:eastAsia="ko-KR"/>
              </w:rPr>
            </w:pPr>
          </w:p>
        </w:tc>
      </w:tr>
      <w:tr w:rsidR="00EC71EB" w:rsidRPr="002A12F4" w14:paraId="1FABABF6" w14:textId="77777777" w:rsidTr="00507A66">
        <w:trPr>
          <w:gridAfter w:val="2"/>
          <w:wAfter w:w="55" w:type="dxa"/>
          <w:cantSplit/>
          <w:jc w:val="center"/>
        </w:trPr>
        <w:tc>
          <w:tcPr>
            <w:tcW w:w="7092" w:type="dxa"/>
            <w:gridSpan w:val="11"/>
          </w:tcPr>
          <w:p w14:paraId="61442C39" w14:textId="77777777" w:rsidR="00EC71EB" w:rsidRDefault="00EC71EB" w:rsidP="00507A66">
            <w:pPr>
              <w:pStyle w:val="TAN"/>
            </w:pPr>
            <w:r>
              <w:t>NOTE 1:</w:t>
            </w:r>
            <w:r>
              <w:tab/>
            </w:r>
            <w:r w:rsidRPr="002A12F4">
              <w:t xml:space="preserve">For "OS Id + OS App Id type", the traffic descriptor component value field </w:t>
            </w:r>
            <w:r>
              <w:t>does not specify the OS version number or the version number of the application.</w:t>
            </w:r>
          </w:p>
          <w:p w14:paraId="0F616DE3" w14:textId="77777777" w:rsidR="00EC71EB" w:rsidRDefault="00EC71EB" w:rsidP="00507A66">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27C15583" w14:textId="77777777" w:rsidR="00EC71EB" w:rsidRDefault="00EC71EB" w:rsidP="00507A66">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EFA5756" w14:textId="77777777" w:rsidR="00EC71EB" w:rsidRDefault="00EC71EB" w:rsidP="00507A66">
            <w:pPr>
              <w:pStyle w:val="TAN"/>
            </w:pPr>
            <w:r w:rsidRPr="00041782">
              <w:t>NOTE</w:t>
            </w:r>
            <w:r>
              <w:t> 4:</w:t>
            </w:r>
            <w:r>
              <w:tab/>
              <w:t>T</w:t>
            </w:r>
            <w:r w:rsidRPr="00041782">
              <w:t>he traffic descriptor of a URSP rule</w:t>
            </w:r>
            <w:r>
              <w:t xml:space="preserve"> cannot include more than one instance of this traffic component type.</w:t>
            </w:r>
          </w:p>
          <w:p w14:paraId="24F5426E" w14:textId="77777777" w:rsidR="00EC71EB" w:rsidRDefault="00EC71EB" w:rsidP="00507A66">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00234AC" w14:textId="77777777" w:rsidR="00EC71EB" w:rsidRPr="002A12F4" w:rsidRDefault="00EC71EB" w:rsidP="00507A66">
            <w:pPr>
              <w:pStyle w:val="TAN"/>
              <w:rPr>
                <w:lang w:val="en-US" w:eastAsia="ko-KR"/>
              </w:rPr>
            </w:pPr>
          </w:p>
        </w:tc>
      </w:tr>
    </w:tbl>
    <w:p w14:paraId="17F0D16A" w14:textId="77777777" w:rsidR="00EC71EB" w:rsidRDefault="00EC71EB" w:rsidP="00EC71E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C71EB" w:rsidRPr="008E54FF" w14:paraId="0F641521" w14:textId="77777777" w:rsidTr="00507A66">
        <w:trPr>
          <w:cantSplit/>
          <w:jc w:val="center"/>
        </w:trPr>
        <w:tc>
          <w:tcPr>
            <w:tcW w:w="708" w:type="dxa"/>
            <w:hideMark/>
          </w:tcPr>
          <w:p w14:paraId="0C9E8935" w14:textId="77777777" w:rsidR="00EC71EB" w:rsidRPr="008E54FF" w:rsidRDefault="00EC71EB" w:rsidP="00507A66">
            <w:pPr>
              <w:pStyle w:val="TAC"/>
            </w:pPr>
            <w:r w:rsidRPr="008E54FF">
              <w:lastRenderedPageBreak/>
              <w:t>8</w:t>
            </w:r>
          </w:p>
        </w:tc>
        <w:tc>
          <w:tcPr>
            <w:tcW w:w="709" w:type="dxa"/>
            <w:hideMark/>
          </w:tcPr>
          <w:p w14:paraId="3902647C" w14:textId="77777777" w:rsidR="00EC71EB" w:rsidRPr="008E54FF" w:rsidRDefault="00EC71EB" w:rsidP="00507A66">
            <w:pPr>
              <w:pStyle w:val="TAC"/>
            </w:pPr>
            <w:r w:rsidRPr="008E54FF">
              <w:t>7</w:t>
            </w:r>
          </w:p>
        </w:tc>
        <w:tc>
          <w:tcPr>
            <w:tcW w:w="709" w:type="dxa"/>
            <w:hideMark/>
          </w:tcPr>
          <w:p w14:paraId="2BD5C5A9" w14:textId="77777777" w:rsidR="00EC71EB" w:rsidRPr="008E54FF" w:rsidRDefault="00EC71EB" w:rsidP="00507A66">
            <w:pPr>
              <w:pStyle w:val="TAC"/>
            </w:pPr>
            <w:r w:rsidRPr="008E54FF">
              <w:t>6</w:t>
            </w:r>
          </w:p>
        </w:tc>
        <w:tc>
          <w:tcPr>
            <w:tcW w:w="709" w:type="dxa"/>
            <w:hideMark/>
          </w:tcPr>
          <w:p w14:paraId="430CAB5A" w14:textId="77777777" w:rsidR="00EC71EB" w:rsidRPr="008E54FF" w:rsidRDefault="00EC71EB" w:rsidP="00507A66">
            <w:pPr>
              <w:pStyle w:val="TAC"/>
            </w:pPr>
            <w:r w:rsidRPr="008E54FF">
              <w:t>5</w:t>
            </w:r>
          </w:p>
        </w:tc>
        <w:tc>
          <w:tcPr>
            <w:tcW w:w="709" w:type="dxa"/>
            <w:hideMark/>
          </w:tcPr>
          <w:p w14:paraId="5816760F" w14:textId="77777777" w:rsidR="00EC71EB" w:rsidRPr="008E54FF" w:rsidRDefault="00EC71EB" w:rsidP="00507A66">
            <w:pPr>
              <w:pStyle w:val="TAC"/>
            </w:pPr>
            <w:r w:rsidRPr="008E54FF">
              <w:t>4</w:t>
            </w:r>
          </w:p>
        </w:tc>
        <w:tc>
          <w:tcPr>
            <w:tcW w:w="709" w:type="dxa"/>
            <w:hideMark/>
          </w:tcPr>
          <w:p w14:paraId="70BBF989" w14:textId="77777777" w:rsidR="00EC71EB" w:rsidRPr="008E54FF" w:rsidRDefault="00EC71EB" w:rsidP="00507A66">
            <w:pPr>
              <w:pStyle w:val="TAC"/>
            </w:pPr>
            <w:r w:rsidRPr="008E54FF">
              <w:t>3</w:t>
            </w:r>
          </w:p>
        </w:tc>
        <w:tc>
          <w:tcPr>
            <w:tcW w:w="709" w:type="dxa"/>
            <w:hideMark/>
          </w:tcPr>
          <w:p w14:paraId="7660DFAC" w14:textId="77777777" w:rsidR="00EC71EB" w:rsidRPr="008E54FF" w:rsidRDefault="00EC71EB" w:rsidP="00507A66">
            <w:pPr>
              <w:pStyle w:val="TAC"/>
            </w:pPr>
            <w:r w:rsidRPr="008E54FF">
              <w:t>2</w:t>
            </w:r>
          </w:p>
        </w:tc>
        <w:tc>
          <w:tcPr>
            <w:tcW w:w="709" w:type="dxa"/>
            <w:hideMark/>
          </w:tcPr>
          <w:p w14:paraId="7D71C0B1" w14:textId="77777777" w:rsidR="00EC71EB" w:rsidRPr="008E54FF" w:rsidRDefault="00EC71EB" w:rsidP="00507A66">
            <w:pPr>
              <w:pStyle w:val="TAC"/>
            </w:pPr>
            <w:r w:rsidRPr="008E54FF">
              <w:t>1</w:t>
            </w:r>
          </w:p>
        </w:tc>
        <w:tc>
          <w:tcPr>
            <w:tcW w:w="1134" w:type="dxa"/>
          </w:tcPr>
          <w:p w14:paraId="0FFA4635" w14:textId="77777777" w:rsidR="00EC71EB" w:rsidRPr="008E54FF" w:rsidRDefault="00EC71EB" w:rsidP="00507A66">
            <w:pPr>
              <w:pStyle w:val="TAL"/>
            </w:pPr>
          </w:p>
        </w:tc>
      </w:tr>
      <w:tr w:rsidR="00EC71EB" w:rsidRPr="008E54FF" w14:paraId="42B45DC3"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8B5D78" w14:textId="77777777" w:rsidR="00EC71EB" w:rsidRPr="008E54FF" w:rsidRDefault="00EC71EB" w:rsidP="00507A66">
            <w:pPr>
              <w:pStyle w:val="TAC"/>
              <w:pBdr>
                <w:bottom w:val="single" w:sz="4" w:space="1" w:color="auto"/>
              </w:pBdr>
              <w:rPr>
                <w:lang w:eastAsia="zh-CN"/>
              </w:rPr>
            </w:pPr>
            <w:r>
              <w:rPr>
                <w:rFonts w:hint="eastAsia"/>
                <w:lang w:eastAsia="zh-CN"/>
              </w:rPr>
              <w:t>L</w:t>
            </w:r>
            <w:r>
              <w:rPr>
                <w:lang w:eastAsia="zh-CN"/>
              </w:rPr>
              <w:t>ength of location criteria</w:t>
            </w:r>
          </w:p>
          <w:p w14:paraId="368D8D33" w14:textId="77777777" w:rsidR="00EC71EB" w:rsidRDefault="00EC71EB" w:rsidP="00507A66">
            <w:pPr>
              <w:pStyle w:val="TAC"/>
            </w:pPr>
          </w:p>
          <w:p w14:paraId="6F6EB7BD" w14:textId="77777777" w:rsidR="00EC71EB" w:rsidRPr="008E54FF" w:rsidRDefault="00EC71EB" w:rsidP="00507A66">
            <w:pPr>
              <w:pStyle w:val="TAC"/>
            </w:pPr>
            <w:r w:rsidRPr="008E54FF">
              <w:t>Location area 1</w:t>
            </w:r>
          </w:p>
        </w:tc>
        <w:tc>
          <w:tcPr>
            <w:tcW w:w="1134" w:type="dxa"/>
          </w:tcPr>
          <w:p w14:paraId="058BC22D" w14:textId="77777777" w:rsidR="00EC71EB" w:rsidRPr="00727DEA" w:rsidRDefault="00EC71EB" w:rsidP="00507A66">
            <w:pPr>
              <w:pStyle w:val="TAL"/>
              <w:rPr>
                <w:lang w:val="sv-SE"/>
              </w:rPr>
            </w:pPr>
            <w:r w:rsidRPr="00727DEA">
              <w:rPr>
                <w:lang w:val="sv-SE"/>
              </w:rPr>
              <w:t>octet d</w:t>
            </w:r>
          </w:p>
          <w:p w14:paraId="5DA4FD35" w14:textId="77777777" w:rsidR="00EC71EB" w:rsidRPr="00727DEA" w:rsidRDefault="00EC71EB" w:rsidP="00507A66">
            <w:pPr>
              <w:pStyle w:val="TAL"/>
              <w:rPr>
                <w:lang w:val="sv-SE"/>
              </w:rPr>
            </w:pPr>
            <w:r w:rsidRPr="00727DEA">
              <w:rPr>
                <w:lang w:val="sv-SE"/>
              </w:rPr>
              <w:t>octet e=(d+1)</w:t>
            </w:r>
          </w:p>
          <w:p w14:paraId="1D92B153" w14:textId="77777777" w:rsidR="00EC71EB" w:rsidRPr="00727DEA" w:rsidRDefault="00EC71EB" w:rsidP="00507A66">
            <w:pPr>
              <w:pStyle w:val="TAL"/>
              <w:rPr>
                <w:lang w:val="sv-SE"/>
              </w:rPr>
            </w:pPr>
          </w:p>
          <w:p w14:paraId="1FA9732E" w14:textId="77777777" w:rsidR="00EC71EB" w:rsidRPr="008E54FF" w:rsidRDefault="00EC71EB" w:rsidP="00507A66">
            <w:pPr>
              <w:pStyle w:val="TAL"/>
            </w:pPr>
            <w:r w:rsidRPr="008E54FF">
              <w:t xml:space="preserve">octet </w:t>
            </w:r>
            <w:r>
              <w:t>f</w:t>
            </w:r>
          </w:p>
        </w:tc>
      </w:tr>
      <w:tr w:rsidR="00EC71EB" w:rsidRPr="008E54FF" w14:paraId="4E2D10FF" w14:textId="77777777" w:rsidTr="00507A6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7DE892" w14:textId="77777777" w:rsidR="00EC71EB" w:rsidRPr="008E54FF" w:rsidRDefault="00EC71EB" w:rsidP="00507A66">
            <w:pPr>
              <w:pStyle w:val="TAC"/>
            </w:pPr>
          </w:p>
          <w:p w14:paraId="254FDDA4" w14:textId="77777777" w:rsidR="00EC71EB" w:rsidRPr="008E54FF" w:rsidRDefault="00EC71EB" w:rsidP="00507A66">
            <w:pPr>
              <w:pStyle w:val="TAC"/>
            </w:pPr>
            <w:r w:rsidRPr="008E54FF">
              <w:t>Location area 2</w:t>
            </w:r>
          </w:p>
        </w:tc>
        <w:tc>
          <w:tcPr>
            <w:tcW w:w="1134" w:type="dxa"/>
            <w:tcBorders>
              <w:top w:val="nil"/>
              <w:left w:val="single" w:sz="6" w:space="0" w:color="auto"/>
              <w:bottom w:val="nil"/>
              <w:right w:val="nil"/>
            </w:tcBorders>
          </w:tcPr>
          <w:p w14:paraId="03F6A3B0" w14:textId="77777777" w:rsidR="00EC71EB" w:rsidRPr="008E54FF" w:rsidRDefault="00EC71EB" w:rsidP="00507A66">
            <w:pPr>
              <w:pStyle w:val="TAL"/>
            </w:pPr>
            <w:r w:rsidRPr="008E54FF">
              <w:t xml:space="preserve">octet </w:t>
            </w:r>
            <w:r>
              <w:t>f</w:t>
            </w:r>
            <w:r w:rsidRPr="008E54FF">
              <w:t>+1*</w:t>
            </w:r>
          </w:p>
          <w:p w14:paraId="27F258E0" w14:textId="77777777" w:rsidR="00EC71EB" w:rsidRPr="008E54FF" w:rsidRDefault="00EC71EB" w:rsidP="00507A66">
            <w:pPr>
              <w:pStyle w:val="TAL"/>
            </w:pPr>
          </w:p>
          <w:p w14:paraId="17485D39" w14:textId="77777777" w:rsidR="00EC71EB" w:rsidRPr="008E54FF" w:rsidRDefault="00EC71EB" w:rsidP="00507A66">
            <w:pPr>
              <w:pStyle w:val="TAL"/>
            </w:pPr>
            <w:r w:rsidRPr="008E54FF">
              <w:t xml:space="preserve">octet </w:t>
            </w:r>
            <w:r>
              <w:t>g</w:t>
            </w:r>
            <w:r w:rsidRPr="008E54FF">
              <w:t>*</w:t>
            </w:r>
          </w:p>
        </w:tc>
      </w:tr>
      <w:tr w:rsidR="00EC71EB" w:rsidRPr="008E54FF" w14:paraId="0F184013" w14:textId="77777777" w:rsidTr="00507A6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F1F6CE" w14:textId="77777777" w:rsidR="00EC71EB" w:rsidRPr="008E54FF" w:rsidRDefault="00EC71EB" w:rsidP="00507A66">
            <w:pPr>
              <w:pStyle w:val="TAC"/>
            </w:pPr>
          </w:p>
          <w:p w14:paraId="2A961374" w14:textId="77777777" w:rsidR="00EC71EB" w:rsidRPr="008E54FF" w:rsidRDefault="00EC71EB" w:rsidP="00507A66">
            <w:pPr>
              <w:pStyle w:val="TAC"/>
            </w:pPr>
            <w:r w:rsidRPr="008E54FF">
              <w:t>…</w:t>
            </w:r>
          </w:p>
        </w:tc>
        <w:tc>
          <w:tcPr>
            <w:tcW w:w="1134" w:type="dxa"/>
            <w:tcBorders>
              <w:top w:val="nil"/>
              <w:left w:val="single" w:sz="6" w:space="0" w:color="auto"/>
              <w:bottom w:val="nil"/>
              <w:right w:val="nil"/>
            </w:tcBorders>
          </w:tcPr>
          <w:p w14:paraId="5A752214" w14:textId="77777777" w:rsidR="00EC71EB" w:rsidRPr="008E54FF" w:rsidRDefault="00EC71EB" w:rsidP="00507A66">
            <w:pPr>
              <w:pStyle w:val="TAL"/>
            </w:pPr>
            <w:r w:rsidRPr="008E54FF">
              <w:t xml:space="preserve">octet </w:t>
            </w:r>
            <w:r>
              <w:t>g</w:t>
            </w:r>
            <w:r w:rsidRPr="008E54FF">
              <w:t>+1*</w:t>
            </w:r>
          </w:p>
          <w:p w14:paraId="5AA94A68" w14:textId="77777777" w:rsidR="00EC71EB" w:rsidRPr="008E54FF" w:rsidRDefault="00EC71EB" w:rsidP="00507A66">
            <w:pPr>
              <w:pStyle w:val="TAL"/>
            </w:pPr>
          </w:p>
          <w:p w14:paraId="2B985C43" w14:textId="77777777" w:rsidR="00EC71EB" w:rsidRPr="008E54FF" w:rsidRDefault="00EC71EB" w:rsidP="00507A66">
            <w:pPr>
              <w:pStyle w:val="TAL"/>
            </w:pPr>
            <w:r w:rsidRPr="008E54FF">
              <w:t xml:space="preserve">octet </w:t>
            </w:r>
            <w:r>
              <w:t>h</w:t>
            </w:r>
            <w:r w:rsidRPr="008E54FF">
              <w:t>*</w:t>
            </w:r>
          </w:p>
        </w:tc>
      </w:tr>
      <w:tr w:rsidR="00EC71EB" w:rsidRPr="008E54FF" w14:paraId="57D0DB87" w14:textId="77777777" w:rsidTr="00507A6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5EC230" w14:textId="77777777" w:rsidR="00EC71EB" w:rsidRPr="008E54FF" w:rsidRDefault="00EC71EB" w:rsidP="00507A66">
            <w:pPr>
              <w:pStyle w:val="TAC"/>
            </w:pPr>
          </w:p>
          <w:p w14:paraId="3E4C8880" w14:textId="77777777" w:rsidR="00EC71EB" w:rsidRPr="008E54FF" w:rsidRDefault="00EC71EB" w:rsidP="00507A66">
            <w:pPr>
              <w:pStyle w:val="TAC"/>
            </w:pPr>
            <w:r w:rsidRPr="008E54FF">
              <w:t>Location area m</w:t>
            </w:r>
          </w:p>
        </w:tc>
        <w:tc>
          <w:tcPr>
            <w:tcW w:w="1134" w:type="dxa"/>
            <w:tcBorders>
              <w:top w:val="nil"/>
              <w:left w:val="single" w:sz="6" w:space="0" w:color="auto"/>
              <w:bottom w:val="nil"/>
              <w:right w:val="nil"/>
            </w:tcBorders>
          </w:tcPr>
          <w:p w14:paraId="191D60E8" w14:textId="77777777" w:rsidR="00EC71EB" w:rsidRPr="008E54FF" w:rsidRDefault="00EC71EB" w:rsidP="00507A66">
            <w:pPr>
              <w:pStyle w:val="TAL"/>
            </w:pPr>
            <w:r w:rsidRPr="008E54FF">
              <w:t xml:space="preserve">octet </w:t>
            </w:r>
            <w:r>
              <w:t>h</w:t>
            </w:r>
            <w:r w:rsidRPr="008E54FF">
              <w:t>+1*</w:t>
            </w:r>
          </w:p>
          <w:p w14:paraId="171B65EC" w14:textId="77777777" w:rsidR="00EC71EB" w:rsidRPr="008E54FF" w:rsidRDefault="00EC71EB" w:rsidP="00507A66">
            <w:pPr>
              <w:pStyle w:val="TAL"/>
            </w:pPr>
          </w:p>
          <w:p w14:paraId="1121C6B6" w14:textId="77777777" w:rsidR="00EC71EB" w:rsidRPr="008E54FF" w:rsidRDefault="00EC71EB" w:rsidP="00507A66">
            <w:pPr>
              <w:pStyle w:val="TAL"/>
            </w:pPr>
            <w:r w:rsidRPr="008E54FF">
              <w:t xml:space="preserve">octet </w:t>
            </w:r>
            <w:r>
              <w:t>i</w:t>
            </w:r>
            <w:r w:rsidRPr="008E54FF">
              <w:t>*</w:t>
            </w:r>
          </w:p>
        </w:tc>
      </w:tr>
    </w:tbl>
    <w:p w14:paraId="0282B8B7" w14:textId="77777777" w:rsidR="00EC71EB" w:rsidRPr="00BD0557" w:rsidRDefault="00EC71EB" w:rsidP="00EC71EB">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57870FA1" w14:textId="77777777" w:rsidTr="00507A66">
        <w:trPr>
          <w:cantSplit/>
          <w:jc w:val="center"/>
        </w:trPr>
        <w:tc>
          <w:tcPr>
            <w:tcW w:w="708" w:type="dxa"/>
          </w:tcPr>
          <w:p w14:paraId="6BF502D2" w14:textId="77777777" w:rsidR="00EC71EB" w:rsidRPr="002A12F4" w:rsidRDefault="00EC71EB" w:rsidP="00507A66">
            <w:pPr>
              <w:pStyle w:val="TAC"/>
            </w:pPr>
            <w:r w:rsidRPr="002A12F4">
              <w:t>8</w:t>
            </w:r>
          </w:p>
        </w:tc>
        <w:tc>
          <w:tcPr>
            <w:tcW w:w="709" w:type="dxa"/>
          </w:tcPr>
          <w:p w14:paraId="317A10ED" w14:textId="77777777" w:rsidR="00EC71EB" w:rsidRPr="002A12F4" w:rsidRDefault="00EC71EB" w:rsidP="00507A66">
            <w:pPr>
              <w:pStyle w:val="TAC"/>
            </w:pPr>
            <w:r w:rsidRPr="002A12F4">
              <w:t>7</w:t>
            </w:r>
          </w:p>
        </w:tc>
        <w:tc>
          <w:tcPr>
            <w:tcW w:w="709" w:type="dxa"/>
          </w:tcPr>
          <w:p w14:paraId="32E82E63" w14:textId="77777777" w:rsidR="00EC71EB" w:rsidRPr="002A12F4" w:rsidRDefault="00EC71EB" w:rsidP="00507A66">
            <w:pPr>
              <w:pStyle w:val="TAC"/>
            </w:pPr>
            <w:r w:rsidRPr="002A12F4">
              <w:t>6</w:t>
            </w:r>
          </w:p>
        </w:tc>
        <w:tc>
          <w:tcPr>
            <w:tcW w:w="709" w:type="dxa"/>
          </w:tcPr>
          <w:p w14:paraId="10486116" w14:textId="77777777" w:rsidR="00EC71EB" w:rsidRPr="002A12F4" w:rsidRDefault="00EC71EB" w:rsidP="00507A66">
            <w:pPr>
              <w:pStyle w:val="TAC"/>
            </w:pPr>
            <w:r w:rsidRPr="002A12F4">
              <w:t>5</w:t>
            </w:r>
          </w:p>
        </w:tc>
        <w:tc>
          <w:tcPr>
            <w:tcW w:w="709" w:type="dxa"/>
          </w:tcPr>
          <w:p w14:paraId="43C149A8" w14:textId="77777777" w:rsidR="00EC71EB" w:rsidRPr="002A12F4" w:rsidRDefault="00EC71EB" w:rsidP="00507A66">
            <w:pPr>
              <w:pStyle w:val="TAC"/>
            </w:pPr>
            <w:r w:rsidRPr="002A12F4">
              <w:t>4</w:t>
            </w:r>
          </w:p>
        </w:tc>
        <w:tc>
          <w:tcPr>
            <w:tcW w:w="709" w:type="dxa"/>
          </w:tcPr>
          <w:p w14:paraId="69338281" w14:textId="77777777" w:rsidR="00EC71EB" w:rsidRPr="002A12F4" w:rsidRDefault="00EC71EB" w:rsidP="00507A66">
            <w:pPr>
              <w:pStyle w:val="TAC"/>
            </w:pPr>
            <w:r w:rsidRPr="002A12F4">
              <w:t>3</w:t>
            </w:r>
          </w:p>
        </w:tc>
        <w:tc>
          <w:tcPr>
            <w:tcW w:w="709" w:type="dxa"/>
          </w:tcPr>
          <w:p w14:paraId="78226BD9" w14:textId="77777777" w:rsidR="00EC71EB" w:rsidRPr="002A12F4" w:rsidRDefault="00EC71EB" w:rsidP="00507A66">
            <w:pPr>
              <w:pStyle w:val="TAC"/>
            </w:pPr>
            <w:r w:rsidRPr="002A12F4">
              <w:t>2</w:t>
            </w:r>
          </w:p>
        </w:tc>
        <w:tc>
          <w:tcPr>
            <w:tcW w:w="709" w:type="dxa"/>
          </w:tcPr>
          <w:p w14:paraId="5B904DA1" w14:textId="77777777" w:rsidR="00EC71EB" w:rsidRPr="002A12F4" w:rsidRDefault="00EC71EB" w:rsidP="00507A66">
            <w:pPr>
              <w:pStyle w:val="TAC"/>
            </w:pPr>
            <w:r w:rsidRPr="002A12F4">
              <w:t>1</w:t>
            </w:r>
          </w:p>
        </w:tc>
        <w:tc>
          <w:tcPr>
            <w:tcW w:w="1134" w:type="dxa"/>
          </w:tcPr>
          <w:p w14:paraId="49FF059C" w14:textId="77777777" w:rsidR="00EC71EB" w:rsidRPr="002A12F4" w:rsidRDefault="00EC71EB" w:rsidP="00507A66">
            <w:pPr>
              <w:pStyle w:val="TAL"/>
            </w:pPr>
          </w:p>
        </w:tc>
      </w:tr>
      <w:tr w:rsidR="00EC71EB" w:rsidRPr="002A12F4" w14:paraId="632D084F"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6F8B25" w14:textId="77777777" w:rsidR="00EC71EB" w:rsidRPr="002A12F4" w:rsidRDefault="00EC71EB" w:rsidP="00507A66">
            <w:pPr>
              <w:pStyle w:val="TAC"/>
            </w:pPr>
            <w:r>
              <w:t>Type of location area</w:t>
            </w:r>
          </w:p>
        </w:tc>
        <w:tc>
          <w:tcPr>
            <w:tcW w:w="1134" w:type="dxa"/>
          </w:tcPr>
          <w:p w14:paraId="193A0DB8" w14:textId="77777777" w:rsidR="00EC71EB" w:rsidRPr="002A12F4" w:rsidRDefault="00EC71EB" w:rsidP="00507A66">
            <w:pPr>
              <w:pStyle w:val="TAL"/>
            </w:pPr>
            <w:r>
              <w:t>octet e</w:t>
            </w:r>
          </w:p>
        </w:tc>
      </w:tr>
      <w:tr w:rsidR="00EC71EB" w:rsidRPr="002A12F4" w14:paraId="19FEA9CA"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A4AEF1" w14:textId="77777777" w:rsidR="00EC71EB" w:rsidRPr="002A12F4" w:rsidRDefault="00EC71EB" w:rsidP="00507A66">
            <w:pPr>
              <w:pStyle w:val="TAC"/>
            </w:pPr>
          </w:p>
          <w:p w14:paraId="35D83123" w14:textId="77777777" w:rsidR="00EC71EB" w:rsidRPr="00B14358" w:rsidRDefault="00EC71EB" w:rsidP="00507A66">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1E1E089" w14:textId="77777777" w:rsidR="00EC71EB" w:rsidRPr="002A12F4" w:rsidRDefault="00EC71EB" w:rsidP="00507A66">
            <w:pPr>
              <w:pStyle w:val="TAL"/>
            </w:pPr>
            <w:r w:rsidRPr="002A12F4">
              <w:t xml:space="preserve">octet </w:t>
            </w:r>
            <w:r>
              <w:t>e+1</w:t>
            </w:r>
            <w:r w:rsidRPr="002A12F4">
              <w:t>*</w:t>
            </w:r>
          </w:p>
          <w:p w14:paraId="116FB2ED" w14:textId="77777777" w:rsidR="00EC71EB" w:rsidRPr="002A12F4" w:rsidRDefault="00EC71EB" w:rsidP="00507A66">
            <w:pPr>
              <w:pStyle w:val="TAL"/>
            </w:pPr>
          </w:p>
          <w:p w14:paraId="052FE8B2" w14:textId="77777777" w:rsidR="00EC71EB" w:rsidRPr="002A12F4" w:rsidRDefault="00EC71EB" w:rsidP="00507A66">
            <w:pPr>
              <w:pStyle w:val="TAL"/>
            </w:pPr>
            <w:r>
              <w:t>octet f</w:t>
            </w:r>
            <w:r w:rsidRPr="002A12F4">
              <w:t>*</w:t>
            </w:r>
          </w:p>
        </w:tc>
      </w:tr>
    </w:tbl>
    <w:p w14:paraId="59C47BE7" w14:textId="77777777" w:rsidR="00EC71EB" w:rsidRPr="00BD0557" w:rsidRDefault="00EC71EB" w:rsidP="00EC71EB">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79540988" w14:textId="77777777" w:rsidTr="00507A66">
        <w:trPr>
          <w:cantSplit/>
          <w:jc w:val="center"/>
        </w:trPr>
        <w:tc>
          <w:tcPr>
            <w:tcW w:w="708" w:type="dxa"/>
          </w:tcPr>
          <w:p w14:paraId="61D23EBB" w14:textId="77777777" w:rsidR="00EC71EB" w:rsidRPr="002A12F4" w:rsidRDefault="00EC71EB" w:rsidP="00507A66">
            <w:pPr>
              <w:pStyle w:val="TAC"/>
            </w:pPr>
            <w:r w:rsidRPr="002A12F4">
              <w:t>8</w:t>
            </w:r>
          </w:p>
        </w:tc>
        <w:tc>
          <w:tcPr>
            <w:tcW w:w="709" w:type="dxa"/>
          </w:tcPr>
          <w:p w14:paraId="59BD88C3" w14:textId="77777777" w:rsidR="00EC71EB" w:rsidRPr="002A12F4" w:rsidRDefault="00EC71EB" w:rsidP="00507A66">
            <w:pPr>
              <w:pStyle w:val="TAC"/>
            </w:pPr>
            <w:r w:rsidRPr="002A12F4">
              <w:t>7</w:t>
            </w:r>
          </w:p>
        </w:tc>
        <w:tc>
          <w:tcPr>
            <w:tcW w:w="709" w:type="dxa"/>
          </w:tcPr>
          <w:p w14:paraId="57349235" w14:textId="77777777" w:rsidR="00EC71EB" w:rsidRPr="002A12F4" w:rsidRDefault="00EC71EB" w:rsidP="00507A66">
            <w:pPr>
              <w:pStyle w:val="TAC"/>
            </w:pPr>
            <w:r w:rsidRPr="002A12F4">
              <w:t>6</w:t>
            </w:r>
          </w:p>
        </w:tc>
        <w:tc>
          <w:tcPr>
            <w:tcW w:w="709" w:type="dxa"/>
          </w:tcPr>
          <w:p w14:paraId="16D9CE47" w14:textId="77777777" w:rsidR="00EC71EB" w:rsidRPr="002A12F4" w:rsidRDefault="00EC71EB" w:rsidP="00507A66">
            <w:pPr>
              <w:pStyle w:val="TAC"/>
            </w:pPr>
            <w:r w:rsidRPr="002A12F4">
              <w:t>5</w:t>
            </w:r>
          </w:p>
        </w:tc>
        <w:tc>
          <w:tcPr>
            <w:tcW w:w="709" w:type="dxa"/>
          </w:tcPr>
          <w:p w14:paraId="3CCB3729" w14:textId="77777777" w:rsidR="00EC71EB" w:rsidRPr="002A12F4" w:rsidRDefault="00EC71EB" w:rsidP="00507A66">
            <w:pPr>
              <w:pStyle w:val="TAC"/>
            </w:pPr>
            <w:r w:rsidRPr="002A12F4">
              <w:t>4</w:t>
            </w:r>
          </w:p>
        </w:tc>
        <w:tc>
          <w:tcPr>
            <w:tcW w:w="709" w:type="dxa"/>
          </w:tcPr>
          <w:p w14:paraId="5B0FF0AA" w14:textId="77777777" w:rsidR="00EC71EB" w:rsidRPr="002A12F4" w:rsidRDefault="00EC71EB" w:rsidP="00507A66">
            <w:pPr>
              <w:pStyle w:val="TAC"/>
            </w:pPr>
            <w:r w:rsidRPr="002A12F4">
              <w:t>3</w:t>
            </w:r>
          </w:p>
        </w:tc>
        <w:tc>
          <w:tcPr>
            <w:tcW w:w="709" w:type="dxa"/>
          </w:tcPr>
          <w:p w14:paraId="0D90A29F" w14:textId="77777777" w:rsidR="00EC71EB" w:rsidRPr="002A12F4" w:rsidRDefault="00EC71EB" w:rsidP="00507A66">
            <w:pPr>
              <w:pStyle w:val="TAC"/>
            </w:pPr>
            <w:r w:rsidRPr="002A12F4">
              <w:t>2</w:t>
            </w:r>
          </w:p>
        </w:tc>
        <w:tc>
          <w:tcPr>
            <w:tcW w:w="709" w:type="dxa"/>
          </w:tcPr>
          <w:p w14:paraId="00BB60B8" w14:textId="77777777" w:rsidR="00EC71EB" w:rsidRPr="002A12F4" w:rsidRDefault="00EC71EB" w:rsidP="00507A66">
            <w:pPr>
              <w:pStyle w:val="TAC"/>
            </w:pPr>
            <w:r w:rsidRPr="002A12F4">
              <w:t>1</w:t>
            </w:r>
          </w:p>
        </w:tc>
        <w:tc>
          <w:tcPr>
            <w:tcW w:w="1134" w:type="dxa"/>
          </w:tcPr>
          <w:p w14:paraId="2F7A13BD" w14:textId="77777777" w:rsidR="00EC71EB" w:rsidRPr="002A12F4" w:rsidRDefault="00EC71EB" w:rsidP="00507A66">
            <w:pPr>
              <w:pStyle w:val="TAL"/>
            </w:pPr>
          </w:p>
        </w:tc>
      </w:tr>
      <w:tr w:rsidR="00EC71EB" w:rsidRPr="002A12F4" w14:paraId="5F24C027"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EA3E0" w14:textId="77777777" w:rsidR="00EC71EB" w:rsidRPr="002A12F4" w:rsidRDefault="00EC71EB" w:rsidP="00507A66">
            <w:pPr>
              <w:pStyle w:val="TAC"/>
            </w:pPr>
            <w:r>
              <w:t xml:space="preserve">Number of </w:t>
            </w:r>
            <w:r>
              <w:rPr>
                <w:lang w:eastAsia="zh-CN"/>
              </w:rPr>
              <w:t>E-UTRA cell identities</w:t>
            </w:r>
          </w:p>
        </w:tc>
        <w:tc>
          <w:tcPr>
            <w:tcW w:w="1134" w:type="dxa"/>
          </w:tcPr>
          <w:p w14:paraId="6EE1952D" w14:textId="77777777" w:rsidR="00EC71EB" w:rsidRPr="002A12F4" w:rsidRDefault="00EC71EB" w:rsidP="00507A66">
            <w:pPr>
              <w:pStyle w:val="TAL"/>
            </w:pPr>
            <w:r>
              <w:t>octet e+1</w:t>
            </w:r>
          </w:p>
        </w:tc>
      </w:tr>
      <w:tr w:rsidR="00EC71EB" w:rsidRPr="002A12F4" w14:paraId="7959EC4B"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EC8C16" w14:textId="77777777" w:rsidR="00EC71EB" w:rsidRPr="002A12F4" w:rsidRDefault="00EC71EB" w:rsidP="00507A66">
            <w:pPr>
              <w:pStyle w:val="TAC"/>
            </w:pPr>
          </w:p>
          <w:p w14:paraId="50C6DB64" w14:textId="77777777" w:rsidR="00EC71EB" w:rsidRPr="002A12F4" w:rsidRDefault="00EC71EB" w:rsidP="00507A66">
            <w:pPr>
              <w:pStyle w:val="TAC"/>
            </w:pPr>
            <w:r>
              <w:rPr>
                <w:lang w:eastAsia="zh-CN"/>
              </w:rPr>
              <w:t>E-UTRA cell id</w:t>
            </w:r>
            <w:r>
              <w:t xml:space="preserve"> 1</w:t>
            </w:r>
          </w:p>
        </w:tc>
        <w:tc>
          <w:tcPr>
            <w:tcW w:w="1134" w:type="dxa"/>
            <w:tcBorders>
              <w:top w:val="nil"/>
              <w:left w:val="single" w:sz="6" w:space="0" w:color="auto"/>
              <w:bottom w:val="nil"/>
              <w:right w:val="nil"/>
            </w:tcBorders>
          </w:tcPr>
          <w:p w14:paraId="77DB7C64" w14:textId="77777777" w:rsidR="00EC71EB" w:rsidRPr="002A12F4" w:rsidRDefault="00EC71EB" w:rsidP="00507A66">
            <w:pPr>
              <w:pStyle w:val="TAL"/>
            </w:pPr>
            <w:r w:rsidRPr="002A12F4">
              <w:t xml:space="preserve">octet </w:t>
            </w:r>
            <w:r>
              <w:t>e+2</w:t>
            </w:r>
          </w:p>
          <w:p w14:paraId="3A400C34" w14:textId="77777777" w:rsidR="00EC71EB" w:rsidRPr="002A12F4" w:rsidRDefault="00EC71EB" w:rsidP="00507A66">
            <w:pPr>
              <w:pStyle w:val="TAL"/>
            </w:pPr>
          </w:p>
          <w:p w14:paraId="4620F4BE" w14:textId="77777777" w:rsidR="00EC71EB" w:rsidRPr="002A12F4" w:rsidRDefault="00EC71EB" w:rsidP="00507A66">
            <w:pPr>
              <w:pStyle w:val="TAL"/>
            </w:pPr>
            <w:r>
              <w:t>octet e+8</w:t>
            </w:r>
          </w:p>
        </w:tc>
      </w:tr>
      <w:tr w:rsidR="00EC71EB" w:rsidRPr="002A12F4" w14:paraId="3733C0EC"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B0032" w14:textId="77777777" w:rsidR="00EC71EB" w:rsidRDefault="00EC71EB" w:rsidP="00507A66">
            <w:pPr>
              <w:pStyle w:val="TAC"/>
              <w:rPr>
                <w:lang w:eastAsia="zh-CN"/>
              </w:rPr>
            </w:pPr>
          </w:p>
          <w:p w14:paraId="4BD336E2" w14:textId="77777777" w:rsidR="00EC71EB" w:rsidRPr="002A12F4" w:rsidRDefault="00EC71EB" w:rsidP="00507A66">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0ED6934"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e+9</w:t>
            </w:r>
          </w:p>
          <w:p w14:paraId="2EE98EFD" w14:textId="77777777" w:rsidR="00EC71EB" w:rsidRDefault="00EC71EB" w:rsidP="00507A66">
            <w:pPr>
              <w:pStyle w:val="TAL"/>
              <w:rPr>
                <w:lang w:eastAsia="zh-CN"/>
              </w:rPr>
            </w:pPr>
          </w:p>
          <w:p w14:paraId="511F41FF" w14:textId="77777777" w:rsidR="00EC71EB" w:rsidRPr="002A12F4" w:rsidRDefault="00EC71EB" w:rsidP="00507A66">
            <w:pPr>
              <w:pStyle w:val="TAL"/>
              <w:rPr>
                <w:lang w:eastAsia="zh-CN"/>
              </w:rPr>
            </w:pPr>
            <w:r>
              <w:rPr>
                <w:lang w:eastAsia="zh-CN"/>
              </w:rPr>
              <w:t>octet</w:t>
            </w:r>
            <w:r>
              <w:rPr>
                <w:rFonts w:hint="eastAsia"/>
                <w:lang w:eastAsia="zh-CN"/>
              </w:rPr>
              <w:t xml:space="preserve"> </w:t>
            </w:r>
            <w:r>
              <w:rPr>
                <w:lang w:eastAsia="zh-CN"/>
              </w:rPr>
              <w:t>e+15</w:t>
            </w:r>
          </w:p>
        </w:tc>
      </w:tr>
      <w:tr w:rsidR="00EC71EB" w:rsidRPr="002A12F4" w14:paraId="297CD67A"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7CE178" w14:textId="77777777" w:rsidR="00EC71EB" w:rsidRDefault="00EC71EB" w:rsidP="00507A66">
            <w:pPr>
              <w:pStyle w:val="TAC"/>
            </w:pPr>
          </w:p>
          <w:p w14:paraId="6CE29A39" w14:textId="77777777" w:rsidR="00EC71EB" w:rsidRPr="002A12F4" w:rsidRDefault="00EC71EB" w:rsidP="00507A66">
            <w:pPr>
              <w:pStyle w:val="TAC"/>
              <w:rPr>
                <w:lang w:eastAsia="zh-CN"/>
              </w:rPr>
            </w:pPr>
            <w:r>
              <w:rPr>
                <w:lang w:eastAsia="zh-CN"/>
              </w:rPr>
              <w:t>…</w:t>
            </w:r>
          </w:p>
        </w:tc>
        <w:tc>
          <w:tcPr>
            <w:tcW w:w="1134" w:type="dxa"/>
            <w:tcBorders>
              <w:top w:val="nil"/>
              <w:left w:val="single" w:sz="6" w:space="0" w:color="auto"/>
              <w:bottom w:val="nil"/>
              <w:right w:val="nil"/>
            </w:tcBorders>
          </w:tcPr>
          <w:p w14:paraId="4C43708C"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e+16</w:t>
            </w:r>
          </w:p>
          <w:p w14:paraId="52417DCE" w14:textId="77777777" w:rsidR="00EC71EB" w:rsidRDefault="00EC71EB" w:rsidP="00507A66">
            <w:pPr>
              <w:pStyle w:val="TAL"/>
              <w:rPr>
                <w:lang w:eastAsia="zh-CN"/>
              </w:rPr>
            </w:pPr>
          </w:p>
          <w:p w14:paraId="35842499" w14:textId="77777777" w:rsidR="00EC71EB" w:rsidRPr="002A12F4" w:rsidRDefault="00EC71EB" w:rsidP="00507A66">
            <w:pPr>
              <w:pStyle w:val="TAL"/>
            </w:pPr>
            <w:r>
              <w:rPr>
                <w:lang w:eastAsia="zh-CN"/>
              </w:rPr>
              <w:t>octet</w:t>
            </w:r>
            <w:r>
              <w:rPr>
                <w:rFonts w:hint="eastAsia"/>
                <w:lang w:eastAsia="zh-CN"/>
              </w:rPr>
              <w:t xml:space="preserve"> </w:t>
            </w:r>
            <w:r>
              <w:rPr>
                <w:lang w:eastAsia="zh-CN"/>
              </w:rPr>
              <w:t>j-1*</w:t>
            </w:r>
          </w:p>
        </w:tc>
      </w:tr>
      <w:tr w:rsidR="00EC71EB" w:rsidRPr="00727DEA" w14:paraId="5B9B7F61"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3CD871" w14:textId="77777777" w:rsidR="00EC71EB" w:rsidRDefault="00EC71EB" w:rsidP="00507A66">
            <w:pPr>
              <w:pStyle w:val="TAC"/>
              <w:rPr>
                <w:lang w:eastAsia="zh-CN"/>
              </w:rPr>
            </w:pPr>
          </w:p>
          <w:p w14:paraId="7A4843E2" w14:textId="77777777" w:rsidR="00EC71EB" w:rsidRDefault="00EC71EB" w:rsidP="00507A66">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1613754" w14:textId="77777777" w:rsidR="00EC71EB" w:rsidRPr="00727DEA" w:rsidRDefault="00EC71EB" w:rsidP="00507A66">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9945FAA" w14:textId="77777777" w:rsidR="00EC71EB" w:rsidRPr="00727DEA" w:rsidRDefault="00EC71EB" w:rsidP="00507A66">
            <w:pPr>
              <w:pStyle w:val="TAL"/>
              <w:rPr>
                <w:lang w:val="fr-FR" w:eastAsia="zh-CN"/>
              </w:rPr>
            </w:pPr>
          </w:p>
          <w:p w14:paraId="5C26E7E7" w14:textId="77777777" w:rsidR="00EC71EB" w:rsidRPr="00727DEA" w:rsidRDefault="00EC71EB" w:rsidP="00507A66">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7728CBE" w14:textId="77777777" w:rsidR="00EC71EB" w:rsidRPr="00BD0557" w:rsidRDefault="00EC71EB" w:rsidP="00EC71EB">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3EC00460" w14:textId="77777777" w:rsidTr="00507A66">
        <w:trPr>
          <w:cantSplit/>
          <w:jc w:val="center"/>
        </w:trPr>
        <w:tc>
          <w:tcPr>
            <w:tcW w:w="708" w:type="dxa"/>
          </w:tcPr>
          <w:p w14:paraId="008E536F" w14:textId="77777777" w:rsidR="00EC71EB" w:rsidRPr="002A12F4" w:rsidRDefault="00EC71EB" w:rsidP="00507A66">
            <w:pPr>
              <w:pStyle w:val="TAC"/>
            </w:pPr>
            <w:r w:rsidRPr="002A12F4">
              <w:t>8</w:t>
            </w:r>
          </w:p>
        </w:tc>
        <w:tc>
          <w:tcPr>
            <w:tcW w:w="709" w:type="dxa"/>
          </w:tcPr>
          <w:p w14:paraId="6F2366EB" w14:textId="77777777" w:rsidR="00EC71EB" w:rsidRPr="002A12F4" w:rsidRDefault="00EC71EB" w:rsidP="00507A66">
            <w:pPr>
              <w:pStyle w:val="TAC"/>
            </w:pPr>
            <w:r w:rsidRPr="002A12F4">
              <w:t>7</w:t>
            </w:r>
          </w:p>
        </w:tc>
        <w:tc>
          <w:tcPr>
            <w:tcW w:w="709" w:type="dxa"/>
          </w:tcPr>
          <w:p w14:paraId="3C303BE9" w14:textId="77777777" w:rsidR="00EC71EB" w:rsidRPr="002A12F4" w:rsidRDefault="00EC71EB" w:rsidP="00507A66">
            <w:pPr>
              <w:pStyle w:val="TAC"/>
            </w:pPr>
            <w:r w:rsidRPr="002A12F4">
              <w:t>6</w:t>
            </w:r>
          </w:p>
        </w:tc>
        <w:tc>
          <w:tcPr>
            <w:tcW w:w="709" w:type="dxa"/>
          </w:tcPr>
          <w:p w14:paraId="2177264C" w14:textId="77777777" w:rsidR="00EC71EB" w:rsidRPr="002A12F4" w:rsidRDefault="00EC71EB" w:rsidP="00507A66">
            <w:pPr>
              <w:pStyle w:val="TAC"/>
            </w:pPr>
            <w:r w:rsidRPr="002A12F4">
              <w:t>5</w:t>
            </w:r>
          </w:p>
        </w:tc>
        <w:tc>
          <w:tcPr>
            <w:tcW w:w="709" w:type="dxa"/>
          </w:tcPr>
          <w:p w14:paraId="7305047A" w14:textId="77777777" w:rsidR="00EC71EB" w:rsidRPr="002A12F4" w:rsidRDefault="00EC71EB" w:rsidP="00507A66">
            <w:pPr>
              <w:pStyle w:val="TAC"/>
            </w:pPr>
            <w:r w:rsidRPr="002A12F4">
              <w:t>4</w:t>
            </w:r>
          </w:p>
        </w:tc>
        <w:tc>
          <w:tcPr>
            <w:tcW w:w="709" w:type="dxa"/>
          </w:tcPr>
          <w:p w14:paraId="2289B87B" w14:textId="77777777" w:rsidR="00EC71EB" w:rsidRPr="002A12F4" w:rsidRDefault="00EC71EB" w:rsidP="00507A66">
            <w:pPr>
              <w:pStyle w:val="TAC"/>
            </w:pPr>
            <w:r w:rsidRPr="002A12F4">
              <w:t>3</w:t>
            </w:r>
          </w:p>
        </w:tc>
        <w:tc>
          <w:tcPr>
            <w:tcW w:w="709" w:type="dxa"/>
          </w:tcPr>
          <w:p w14:paraId="1876F96A" w14:textId="77777777" w:rsidR="00EC71EB" w:rsidRPr="002A12F4" w:rsidRDefault="00EC71EB" w:rsidP="00507A66">
            <w:pPr>
              <w:pStyle w:val="TAC"/>
            </w:pPr>
            <w:r w:rsidRPr="002A12F4">
              <w:t>2</w:t>
            </w:r>
          </w:p>
        </w:tc>
        <w:tc>
          <w:tcPr>
            <w:tcW w:w="709" w:type="dxa"/>
          </w:tcPr>
          <w:p w14:paraId="274B09DD" w14:textId="77777777" w:rsidR="00EC71EB" w:rsidRPr="002A12F4" w:rsidRDefault="00EC71EB" w:rsidP="00507A66">
            <w:pPr>
              <w:pStyle w:val="TAC"/>
            </w:pPr>
            <w:r w:rsidRPr="002A12F4">
              <w:t>1</w:t>
            </w:r>
          </w:p>
        </w:tc>
        <w:tc>
          <w:tcPr>
            <w:tcW w:w="1134" w:type="dxa"/>
          </w:tcPr>
          <w:p w14:paraId="04C6192A" w14:textId="77777777" w:rsidR="00EC71EB" w:rsidRPr="002A12F4" w:rsidRDefault="00EC71EB" w:rsidP="00507A66">
            <w:pPr>
              <w:pStyle w:val="TAL"/>
            </w:pPr>
          </w:p>
        </w:tc>
      </w:tr>
      <w:tr w:rsidR="00EC71EB" w:rsidRPr="002A12F4" w14:paraId="0F3044B5"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749F7A" w14:textId="77777777" w:rsidR="00EC71EB" w:rsidRPr="002A12F4" w:rsidRDefault="00EC71EB" w:rsidP="00507A66">
            <w:pPr>
              <w:pStyle w:val="TAC"/>
            </w:pPr>
            <w:r>
              <w:t xml:space="preserve">Number of </w:t>
            </w:r>
            <w:r>
              <w:rPr>
                <w:lang w:eastAsia="zh-CN"/>
              </w:rPr>
              <w:t>NR cell identities</w:t>
            </w:r>
          </w:p>
        </w:tc>
        <w:tc>
          <w:tcPr>
            <w:tcW w:w="1134" w:type="dxa"/>
          </w:tcPr>
          <w:p w14:paraId="00170BE7" w14:textId="77777777" w:rsidR="00EC71EB" w:rsidRPr="002A12F4" w:rsidRDefault="00EC71EB" w:rsidP="00507A66">
            <w:pPr>
              <w:pStyle w:val="TAL"/>
            </w:pPr>
            <w:r>
              <w:t>octet e+1</w:t>
            </w:r>
          </w:p>
        </w:tc>
      </w:tr>
      <w:tr w:rsidR="00EC71EB" w:rsidRPr="002A12F4" w14:paraId="7FDF18F5"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C8988A" w14:textId="77777777" w:rsidR="00EC71EB" w:rsidRPr="002A12F4" w:rsidRDefault="00EC71EB" w:rsidP="00507A66">
            <w:pPr>
              <w:pStyle w:val="TAC"/>
            </w:pPr>
          </w:p>
          <w:p w14:paraId="2F90C3E3" w14:textId="77777777" w:rsidR="00EC71EB" w:rsidRPr="002A12F4" w:rsidRDefault="00EC71EB" w:rsidP="00507A66">
            <w:pPr>
              <w:pStyle w:val="TAC"/>
            </w:pPr>
            <w:r>
              <w:rPr>
                <w:lang w:eastAsia="zh-CN"/>
              </w:rPr>
              <w:t>NR cell id</w:t>
            </w:r>
            <w:r>
              <w:t xml:space="preserve"> 1</w:t>
            </w:r>
          </w:p>
        </w:tc>
        <w:tc>
          <w:tcPr>
            <w:tcW w:w="1134" w:type="dxa"/>
            <w:tcBorders>
              <w:top w:val="nil"/>
              <w:left w:val="single" w:sz="6" w:space="0" w:color="auto"/>
              <w:bottom w:val="nil"/>
              <w:right w:val="nil"/>
            </w:tcBorders>
          </w:tcPr>
          <w:p w14:paraId="5FB7B65A" w14:textId="77777777" w:rsidR="00EC71EB" w:rsidRPr="002A12F4" w:rsidRDefault="00EC71EB" w:rsidP="00507A66">
            <w:pPr>
              <w:pStyle w:val="TAL"/>
            </w:pPr>
            <w:r w:rsidRPr="002A12F4">
              <w:t xml:space="preserve">octet </w:t>
            </w:r>
            <w:r>
              <w:t>e+2</w:t>
            </w:r>
          </w:p>
          <w:p w14:paraId="25DB8133" w14:textId="77777777" w:rsidR="00EC71EB" w:rsidRPr="002A12F4" w:rsidRDefault="00EC71EB" w:rsidP="00507A66">
            <w:pPr>
              <w:pStyle w:val="TAL"/>
            </w:pPr>
          </w:p>
          <w:p w14:paraId="70F84795" w14:textId="77777777" w:rsidR="00EC71EB" w:rsidRPr="002A12F4" w:rsidRDefault="00EC71EB" w:rsidP="00507A66">
            <w:pPr>
              <w:pStyle w:val="TAL"/>
            </w:pPr>
            <w:r>
              <w:t>octet e+9</w:t>
            </w:r>
          </w:p>
        </w:tc>
      </w:tr>
      <w:tr w:rsidR="00EC71EB" w:rsidRPr="002A12F4" w14:paraId="2EC4B79A"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CD7CB2" w14:textId="77777777" w:rsidR="00EC71EB" w:rsidRDefault="00EC71EB" w:rsidP="00507A66">
            <w:pPr>
              <w:pStyle w:val="TAC"/>
              <w:rPr>
                <w:lang w:eastAsia="zh-CN"/>
              </w:rPr>
            </w:pPr>
          </w:p>
          <w:p w14:paraId="62357EB8" w14:textId="77777777" w:rsidR="00EC71EB" w:rsidRPr="002A12F4" w:rsidRDefault="00EC71EB" w:rsidP="00507A66">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94B52AE"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e+10</w:t>
            </w:r>
          </w:p>
          <w:p w14:paraId="19AF9E07" w14:textId="77777777" w:rsidR="00EC71EB" w:rsidRDefault="00EC71EB" w:rsidP="00507A66">
            <w:pPr>
              <w:pStyle w:val="TAL"/>
              <w:rPr>
                <w:lang w:eastAsia="zh-CN"/>
              </w:rPr>
            </w:pPr>
          </w:p>
          <w:p w14:paraId="014E2A98" w14:textId="77777777" w:rsidR="00EC71EB" w:rsidRPr="002A12F4" w:rsidRDefault="00EC71EB" w:rsidP="00507A66">
            <w:pPr>
              <w:pStyle w:val="TAL"/>
              <w:rPr>
                <w:lang w:eastAsia="zh-CN"/>
              </w:rPr>
            </w:pPr>
            <w:r>
              <w:rPr>
                <w:lang w:eastAsia="zh-CN"/>
              </w:rPr>
              <w:t>octet</w:t>
            </w:r>
            <w:r>
              <w:rPr>
                <w:rFonts w:hint="eastAsia"/>
                <w:lang w:eastAsia="zh-CN"/>
              </w:rPr>
              <w:t xml:space="preserve"> </w:t>
            </w:r>
            <w:r>
              <w:rPr>
                <w:lang w:eastAsia="zh-CN"/>
              </w:rPr>
              <w:t>e+17</w:t>
            </w:r>
          </w:p>
        </w:tc>
      </w:tr>
      <w:tr w:rsidR="00EC71EB" w:rsidRPr="002A12F4" w14:paraId="006B3651"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C45321" w14:textId="77777777" w:rsidR="00EC71EB" w:rsidRDefault="00EC71EB" w:rsidP="00507A66">
            <w:pPr>
              <w:pStyle w:val="TAC"/>
            </w:pPr>
          </w:p>
          <w:p w14:paraId="45B60991" w14:textId="77777777" w:rsidR="00EC71EB" w:rsidRPr="002A12F4" w:rsidRDefault="00EC71EB" w:rsidP="00507A66">
            <w:pPr>
              <w:pStyle w:val="TAC"/>
              <w:rPr>
                <w:lang w:eastAsia="zh-CN"/>
              </w:rPr>
            </w:pPr>
            <w:r>
              <w:rPr>
                <w:lang w:eastAsia="zh-CN"/>
              </w:rPr>
              <w:t>…</w:t>
            </w:r>
          </w:p>
        </w:tc>
        <w:tc>
          <w:tcPr>
            <w:tcW w:w="1134" w:type="dxa"/>
            <w:tcBorders>
              <w:top w:val="nil"/>
              <w:left w:val="single" w:sz="6" w:space="0" w:color="auto"/>
              <w:bottom w:val="nil"/>
              <w:right w:val="nil"/>
            </w:tcBorders>
          </w:tcPr>
          <w:p w14:paraId="7399E979"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e+18</w:t>
            </w:r>
          </w:p>
          <w:p w14:paraId="729EB313" w14:textId="77777777" w:rsidR="00EC71EB" w:rsidRDefault="00EC71EB" w:rsidP="00507A66">
            <w:pPr>
              <w:pStyle w:val="TAL"/>
              <w:rPr>
                <w:lang w:eastAsia="zh-CN"/>
              </w:rPr>
            </w:pPr>
          </w:p>
          <w:p w14:paraId="4D48E44D" w14:textId="77777777" w:rsidR="00EC71EB" w:rsidRPr="002A12F4" w:rsidRDefault="00EC71EB" w:rsidP="00507A66">
            <w:pPr>
              <w:pStyle w:val="TAL"/>
            </w:pPr>
            <w:r>
              <w:rPr>
                <w:lang w:eastAsia="zh-CN"/>
              </w:rPr>
              <w:t>octet</w:t>
            </w:r>
            <w:r>
              <w:rPr>
                <w:rFonts w:hint="eastAsia"/>
                <w:lang w:eastAsia="zh-CN"/>
              </w:rPr>
              <w:t xml:space="preserve"> </w:t>
            </w:r>
            <w:r>
              <w:rPr>
                <w:lang w:eastAsia="zh-CN"/>
              </w:rPr>
              <w:t>k-1*</w:t>
            </w:r>
          </w:p>
        </w:tc>
      </w:tr>
      <w:tr w:rsidR="00EC71EB" w:rsidRPr="002A12F4" w14:paraId="78345AB8"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0F7AD3" w14:textId="77777777" w:rsidR="00EC71EB" w:rsidRDefault="00EC71EB" w:rsidP="00507A66">
            <w:pPr>
              <w:pStyle w:val="TAC"/>
              <w:rPr>
                <w:lang w:eastAsia="zh-CN"/>
              </w:rPr>
            </w:pPr>
          </w:p>
          <w:p w14:paraId="68E7A95F" w14:textId="77777777" w:rsidR="00EC71EB" w:rsidRDefault="00EC71EB" w:rsidP="00507A66">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A599A1D"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k*</w:t>
            </w:r>
          </w:p>
          <w:p w14:paraId="7A79F83D" w14:textId="77777777" w:rsidR="00EC71EB" w:rsidRDefault="00EC71EB" w:rsidP="00507A66">
            <w:pPr>
              <w:pStyle w:val="TAL"/>
              <w:rPr>
                <w:lang w:eastAsia="zh-CN"/>
              </w:rPr>
            </w:pPr>
          </w:p>
          <w:p w14:paraId="343534B9" w14:textId="77777777" w:rsidR="00EC71EB" w:rsidRPr="002A12F4" w:rsidRDefault="00EC71EB" w:rsidP="00507A66">
            <w:pPr>
              <w:pStyle w:val="TAL"/>
            </w:pPr>
            <w:r>
              <w:rPr>
                <w:lang w:eastAsia="zh-CN"/>
              </w:rPr>
              <w:t>octet</w:t>
            </w:r>
            <w:r>
              <w:rPr>
                <w:rFonts w:hint="eastAsia"/>
                <w:lang w:eastAsia="zh-CN"/>
              </w:rPr>
              <w:t xml:space="preserve"> </w:t>
            </w:r>
            <w:r>
              <w:rPr>
                <w:lang w:eastAsia="zh-CN"/>
              </w:rPr>
              <w:t>f=(k+7)*</w:t>
            </w:r>
          </w:p>
        </w:tc>
      </w:tr>
    </w:tbl>
    <w:p w14:paraId="0B8949EB" w14:textId="77777777" w:rsidR="00EC71EB" w:rsidRPr="00BD0557" w:rsidRDefault="00EC71EB" w:rsidP="00EC71EB">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71EB" w:rsidRPr="002A12F4" w14:paraId="43462E18" w14:textId="77777777" w:rsidTr="00507A66">
        <w:trPr>
          <w:cantSplit/>
          <w:jc w:val="center"/>
        </w:trPr>
        <w:tc>
          <w:tcPr>
            <w:tcW w:w="708" w:type="dxa"/>
          </w:tcPr>
          <w:p w14:paraId="2CE586A0" w14:textId="77777777" w:rsidR="00EC71EB" w:rsidRPr="002A12F4" w:rsidRDefault="00EC71EB" w:rsidP="00507A66">
            <w:pPr>
              <w:pStyle w:val="TAC"/>
            </w:pPr>
            <w:r w:rsidRPr="002A12F4">
              <w:lastRenderedPageBreak/>
              <w:t>8</w:t>
            </w:r>
          </w:p>
        </w:tc>
        <w:tc>
          <w:tcPr>
            <w:tcW w:w="709" w:type="dxa"/>
          </w:tcPr>
          <w:p w14:paraId="7C6A822F" w14:textId="77777777" w:rsidR="00EC71EB" w:rsidRPr="002A12F4" w:rsidRDefault="00EC71EB" w:rsidP="00507A66">
            <w:pPr>
              <w:pStyle w:val="TAC"/>
            </w:pPr>
            <w:r w:rsidRPr="002A12F4">
              <w:t>7</w:t>
            </w:r>
          </w:p>
        </w:tc>
        <w:tc>
          <w:tcPr>
            <w:tcW w:w="709" w:type="dxa"/>
          </w:tcPr>
          <w:p w14:paraId="1D115204" w14:textId="77777777" w:rsidR="00EC71EB" w:rsidRPr="002A12F4" w:rsidRDefault="00EC71EB" w:rsidP="00507A66">
            <w:pPr>
              <w:pStyle w:val="TAC"/>
            </w:pPr>
            <w:r w:rsidRPr="002A12F4">
              <w:t>6</w:t>
            </w:r>
          </w:p>
        </w:tc>
        <w:tc>
          <w:tcPr>
            <w:tcW w:w="709" w:type="dxa"/>
          </w:tcPr>
          <w:p w14:paraId="3C84308E" w14:textId="77777777" w:rsidR="00EC71EB" w:rsidRPr="002A12F4" w:rsidRDefault="00EC71EB" w:rsidP="00507A66">
            <w:pPr>
              <w:pStyle w:val="TAC"/>
            </w:pPr>
            <w:r w:rsidRPr="002A12F4">
              <w:t>5</w:t>
            </w:r>
          </w:p>
        </w:tc>
        <w:tc>
          <w:tcPr>
            <w:tcW w:w="709" w:type="dxa"/>
          </w:tcPr>
          <w:p w14:paraId="36478DE7" w14:textId="77777777" w:rsidR="00EC71EB" w:rsidRPr="002A12F4" w:rsidRDefault="00EC71EB" w:rsidP="00507A66">
            <w:pPr>
              <w:pStyle w:val="TAC"/>
            </w:pPr>
            <w:r w:rsidRPr="002A12F4">
              <w:t>4</w:t>
            </w:r>
          </w:p>
        </w:tc>
        <w:tc>
          <w:tcPr>
            <w:tcW w:w="709" w:type="dxa"/>
          </w:tcPr>
          <w:p w14:paraId="721BBA58" w14:textId="77777777" w:rsidR="00EC71EB" w:rsidRPr="002A12F4" w:rsidRDefault="00EC71EB" w:rsidP="00507A66">
            <w:pPr>
              <w:pStyle w:val="TAC"/>
            </w:pPr>
            <w:r w:rsidRPr="002A12F4">
              <w:t>3</w:t>
            </w:r>
          </w:p>
        </w:tc>
        <w:tc>
          <w:tcPr>
            <w:tcW w:w="709" w:type="dxa"/>
          </w:tcPr>
          <w:p w14:paraId="2CC8C399" w14:textId="77777777" w:rsidR="00EC71EB" w:rsidRPr="002A12F4" w:rsidRDefault="00EC71EB" w:rsidP="00507A66">
            <w:pPr>
              <w:pStyle w:val="TAC"/>
            </w:pPr>
            <w:r w:rsidRPr="002A12F4">
              <w:t>2</w:t>
            </w:r>
          </w:p>
        </w:tc>
        <w:tc>
          <w:tcPr>
            <w:tcW w:w="709" w:type="dxa"/>
          </w:tcPr>
          <w:p w14:paraId="2D04815A" w14:textId="77777777" w:rsidR="00EC71EB" w:rsidRPr="002A12F4" w:rsidRDefault="00EC71EB" w:rsidP="00507A66">
            <w:pPr>
              <w:pStyle w:val="TAC"/>
            </w:pPr>
            <w:r w:rsidRPr="002A12F4">
              <w:t>1</w:t>
            </w:r>
          </w:p>
        </w:tc>
        <w:tc>
          <w:tcPr>
            <w:tcW w:w="1134" w:type="dxa"/>
          </w:tcPr>
          <w:p w14:paraId="20E31916" w14:textId="77777777" w:rsidR="00EC71EB" w:rsidRPr="002A12F4" w:rsidRDefault="00EC71EB" w:rsidP="00507A66">
            <w:pPr>
              <w:pStyle w:val="TAL"/>
            </w:pPr>
          </w:p>
        </w:tc>
      </w:tr>
      <w:tr w:rsidR="00EC71EB" w:rsidRPr="002A12F4" w14:paraId="4D64875D" w14:textId="77777777" w:rsidTr="00507A6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32508" w14:textId="77777777" w:rsidR="00EC71EB" w:rsidRPr="002A12F4" w:rsidRDefault="00EC71EB" w:rsidP="00507A66">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490ADB3" w14:textId="77777777" w:rsidR="00EC71EB" w:rsidRPr="002A12F4" w:rsidRDefault="00EC71EB" w:rsidP="00507A66">
            <w:pPr>
              <w:pStyle w:val="TAL"/>
            </w:pPr>
            <w:r>
              <w:t>octet e+1</w:t>
            </w:r>
          </w:p>
        </w:tc>
      </w:tr>
      <w:tr w:rsidR="00EC71EB" w:rsidRPr="002A12F4" w14:paraId="795D7E03"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9E4BC" w14:textId="77777777" w:rsidR="00EC71EB" w:rsidRPr="002A12F4" w:rsidRDefault="00EC71EB" w:rsidP="00507A66">
            <w:pPr>
              <w:pStyle w:val="TAC"/>
            </w:pPr>
          </w:p>
          <w:p w14:paraId="24B8D3FE" w14:textId="77777777" w:rsidR="00EC71EB" w:rsidRPr="002A12F4" w:rsidRDefault="00EC71EB" w:rsidP="00507A66">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1A98CFD" w14:textId="77777777" w:rsidR="00EC71EB" w:rsidRPr="002A12F4" w:rsidRDefault="00EC71EB" w:rsidP="00507A66">
            <w:pPr>
              <w:pStyle w:val="TAL"/>
            </w:pPr>
            <w:r w:rsidRPr="002A12F4">
              <w:t xml:space="preserve">octet </w:t>
            </w:r>
            <w:r>
              <w:t>e+2</w:t>
            </w:r>
          </w:p>
          <w:p w14:paraId="4092BE52" w14:textId="77777777" w:rsidR="00EC71EB" w:rsidRPr="002A12F4" w:rsidRDefault="00EC71EB" w:rsidP="00507A66">
            <w:pPr>
              <w:pStyle w:val="TAL"/>
            </w:pPr>
          </w:p>
          <w:p w14:paraId="589C25A8" w14:textId="77777777" w:rsidR="00EC71EB" w:rsidRPr="002A12F4" w:rsidRDefault="00EC71EB" w:rsidP="00507A66">
            <w:pPr>
              <w:pStyle w:val="TAL"/>
            </w:pPr>
            <w:r>
              <w:t>octet e+8</w:t>
            </w:r>
          </w:p>
        </w:tc>
      </w:tr>
      <w:tr w:rsidR="00EC71EB" w:rsidRPr="002A12F4" w14:paraId="5ED979B0"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B82D15" w14:textId="77777777" w:rsidR="00EC71EB" w:rsidRDefault="00EC71EB" w:rsidP="00507A66">
            <w:pPr>
              <w:pStyle w:val="TAC"/>
              <w:rPr>
                <w:lang w:eastAsia="zh-CN"/>
              </w:rPr>
            </w:pPr>
          </w:p>
          <w:p w14:paraId="3EA63900" w14:textId="77777777" w:rsidR="00EC71EB" w:rsidRPr="002A12F4" w:rsidRDefault="00EC71EB" w:rsidP="00507A66">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09E57B96"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e+9</w:t>
            </w:r>
          </w:p>
          <w:p w14:paraId="43C2E104" w14:textId="77777777" w:rsidR="00EC71EB" w:rsidRDefault="00EC71EB" w:rsidP="00507A66">
            <w:pPr>
              <w:pStyle w:val="TAL"/>
              <w:rPr>
                <w:lang w:eastAsia="zh-CN"/>
              </w:rPr>
            </w:pPr>
          </w:p>
          <w:p w14:paraId="263F20C9" w14:textId="77777777" w:rsidR="00EC71EB" w:rsidRPr="002A12F4" w:rsidRDefault="00EC71EB" w:rsidP="00507A66">
            <w:pPr>
              <w:pStyle w:val="TAL"/>
              <w:rPr>
                <w:lang w:eastAsia="zh-CN"/>
              </w:rPr>
            </w:pPr>
            <w:r>
              <w:rPr>
                <w:lang w:eastAsia="zh-CN"/>
              </w:rPr>
              <w:t>octet</w:t>
            </w:r>
            <w:r>
              <w:rPr>
                <w:rFonts w:hint="eastAsia"/>
                <w:lang w:eastAsia="zh-CN"/>
              </w:rPr>
              <w:t xml:space="preserve"> </w:t>
            </w:r>
            <w:r>
              <w:rPr>
                <w:lang w:eastAsia="zh-CN"/>
              </w:rPr>
              <w:t>e+15</w:t>
            </w:r>
          </w:p>
        </w:tc>
      </w:tr>
      <w:tr w:rsidR="00EC71EB" w:rsidRPr="002A12F4" w14:paraId="73D97579"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1E3764" w14:textId="77777777" w:rsidR="00EC71EB" w:rsidRDefault="00EC71EB" w:rsidP="00507A66">
            <w:pPr>
              <w:pStyle w:val="TAC"/>
            </w:pPr>
          </w:p>
          <w:p w14:paraId="1A3FEB18" w14:textId="77777777" w:rsidR="00EC71EB" w:rsidRPr="002A12F4" w:rsidRDefault="00EC71EB" w:rsidP="00507A66">
            <w:pPr>
              <w:pStyle w:val="TAC"/>
              <w:rPr>
                <w:lang w:eastAsia="zh-CN"/>
              </w:rPr>
            </w:pPr>
            <w:r>
              <w:rPr>
                <w:lang w:eastAsia="zh-CN"/>
              </w:rPr>
              <w:t>…</w:t>
            </w:r>
          </w:p>
        </w:tc>
        <w:tc>
          <w:tcPr>
            <w:tcW w:w="1134" w:type="dxa"/>
            <w:tcBorders>
              <w:top w:val="nil"/>
              <w:left w:val="single" w:sz="6" w:space="0" w:color="auto"/>
              <w:bottom w:val="nil"/>
              <w:right w:val="nil"/>
            </w:tcBorders>
          </w:tcPr>
          <w:p w14:paraId="212AC38C"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e+16</w:t>
            </w:r>
          </w:p>
          <w:p w14:paraId="009CA4CF" w14:textId="77777777" w:rsidR="00EC71EB" w:rsidRDefault="00EC71EB" w:rsidP="00507A66">
            <w:pPr>
              <w:pStyle w:val="TAL"/>
              <w:rPr>
                <w:lang w:eastAsia="zh-CN"/>
              </w:rPr>
            </w:pPr>
          </w:p>
          <w:p w14:paraId="146B4F9A" w14:textId="77777777" w:rsidR="00EC71EB" w:rsidRPr="002A12F4" w:rsidRDefault="00EC71EB" w:rsidP="00507A66">
            <w:pPr>
              <w:pStyle w:val="TAL"/>
            </w:pPr>
            <w:r>
              <w:rPr>
                <w:lang w:eastAsia="zh-CN"/>
              </w:rPr>
              <w:t>octet</w:t>
            </w:r>
            <w:r>
              <w:rPr>
                <w:rFonts w:hint="eastAsia"/>
                <w:lang w:eastAsia="zh-CN"/>
              </w:rPr>
              <w:t xml:space="preserve"> </w:t>
            </w:r>
            <w:r>
              <w:rPr>
                <w:lang w:eastAsia="zh-CN"/>
              </w:rPr>
              <w:t>l-1*</w:t>
            </w:r>
          </w:p>
        </w:tc>
      </w:tr>
      <w:tr w:rsidR="00EC71EB" w:rsidRPr="002A12F4" w14:paraId="0E380CA1" w14:textId="77777777" w:rsidTr="00507A6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7CA6F1" w14:textId="77777777" w:rsidR="00EC71EB" w:rsidRDefault="00EC71EB" w:rsidP="00507A66">
            <w:pPr>
              <w:pStyle w:val="TAC"/>
              <w:rPr>
                <w:lang w:eastAsia="zh-CN"/>
              </w:rPr>
            </w:pPr>
          </w:p>
          <w:p w14:paraId="611D5712" w14:textId="77777777" w:rsidR="00EC71EB" w:rsidRDefault="00EC71EB" w:rsidP="00507A66">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3DA2408E" w14:textId="77777777" w:rsidR="00EC71EB" w:rsidRDefault="00EC71EB" w:rsidP="00507A66">
            <w:pPr>
              <w:pStyle w:val="TAL"/>
              <w:rPr>
                <w:lang w:eastAsia="zh-CN"/>
              </w:rPr>
            </w:pPr>
            <w:r>
              <w:rPr>
                <w:lang w:eastAsia="zh-CN"/>
              </w:rPr>
              <w:t>octet</w:t>
            </w:r>
            <w:r>
              <w:rPr>
                <w:rFonts w:hint="eastAsia"/>
                <w:lang w:eastAsia="zh-CN"/>
              </w:rPr>
              <w:t xml:space="preserve"> </w:t>
            </w:r>
            <w:r>
              <w:rPr>
                <w:lang w:eastAsia="zh-CN"/>
              </w:rPr>
              <w:t>l*</w:t>
            </w:r>
          </w:p>
          <w:p w14:paraId="14935A76" w14:textId="77777777" w:rsidR="00EC71EB" w:rsidRDefault="00EC71EB" w:rsidP="00507A66">
            <w:pPr>
              <w:pStyle w:val="TAL"/>
              <w:rPr>
                <w:lang w:eastAsia="zh-CN"/>
              </w:rPr>
            </w:pPr>
          </w:p>
          <w:p w14:paraId="7402104B" w14:textId="77777777" w:rsidR="00EC71EB" w:rsidRPr="002A12F4" w:rsidRDefault="00EC71EB" w:rsidP="00507A66">
            <w:pPr>
              <w:pStyle w:val="TAL"/>
            </w:pPr>
            <w:r>
              <w:rPr>
                <w:lang w:eastAsia="zh-CN"/>
              </w:rPr>
              <w:t>octet</w:t>
            </w:r>
            <w:r>
              <w:rPr>
                <w:rFonts w:hint="eastAsia"/>
                <w:lang w:eastAsia="zh-CN"/>
              </w:rPr>
              <w:t xml:space="preserve"> </w:t>
            </w:r>
            <w:r>
              <w:rPr>
                <w:lang w:eastAsia="zh-CN"/>
              </w:rPr>
              <w:t>f=(l+6)*</w:t>
            </w:r>
          </w:p>
        </w:tc>
      </w:tr>
    </w:tbl>
    <w:p w14:paraId="174927E0" w14:textId="77777777" w:rsidR="00EC71EB" w:rsidRPr="00BD0557" w:rsidRDefault="00EC71EB" w:rsidP="00EC71EB">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C8B765E" w14:textId="77777777" w:rsidR="00EC71EB" w:rsidRDefault="00EC71EB" w:rsidP="00EC71EB">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C71EB" w14:paraId="3ECFA6F7" w14:textId="77777777" w:rsidTr="00507A6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D48E49E" w14:textId="77777777" w:rsidR="00EC71EB" w:rsidRDefault="00EC71EB" w:rsidP="00507A66">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30774D9A" w14:textId="77777777" w:rsidR="00EC71EB" w:rsidRDefault="00EC71EB" w:rsidP="00507A66">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6BE8DC5E" w14:textId="77777777" w:rsidR="00EC71EB" w:rsidRDefault="00EC71EB" w:rsidP="00507A66">
            <w:pPr>
              <w:pStyle w:val="TAL"/>
            </w:pPr>
          </w:p>
          <w:p w14:paraId="5F5AF0AB" w14:textId="77777777" w:rsidR="00EC71EB" w:rsidRPr="00C9393D" w:rsidRDefault="00EC71EB" w:rsidP="00507A66">
            <w:pPr>
              <w:pStyle w:val="TAL"/>
              <w:rPr>
                <w:lang w:eastAsia="zh-CN" w:bidi="he-IL"/>
              </w:rPr>
            </w:pPr>
            <w:r>
              <w:t>Type of location area</w:t>
            </w:r>
            <w:r>
              <w:rPr>
                <w:lang w:eastAsia="zh-CN" w:bidi="he-IL"/>
              </w:rPr>
              <w:t xml:space="preserve"> is coded as follows.</w:t>
            </w:r>
          </w:p>
        </w:tc>
      </w:tr>
      <w:tr w:rsidR="00EC71EB" w14:paraId="30E99137" w14:textId="77777777" w:rsidTr="00507A66">
        <w:trPr>
          <w:trHeight w:val="276"/>
          <w:jc w:val="center"/>
        </w:trPr>
        <w:tc>
          <w:tcPr>
            <w:tcW w:w="386" w:type="dxa"/>
            <w:tcBorders>
              <w:top w:val="nil"/>
              <w:left w:val="single" w:sz="4" w:space="0" w:color="auto"/>
              <w:bottom w:val="nil"/>
              <w:right w:val="nil"/>
            </w:tcBorders>
            <w:noWrap/>
            <w:vAlign w:val="bottom"/>
            <w:hideMark/>
          </w:tcPr>
          <w:p w14:paraId="3F451936" w14:textId="77777777" w:rsidR="00EC71EB" w:rsidRDefault="00EC71EB" w:rsidP="00507A66">
            <w:pPr>
              <w:pStyle w:val="TAH"/>
            </w:pPr>
            <w:r>
              <w:t>8</w:t>
            </w:r>
          </w:p>
        </w:tc>
        <w:tc>
          <w:tcPr>
            <w:tcW w:w="386" w:type="dxa"/>
            <w:tcBorders>
              <w:top w:val="nil"/>
              <w:left w:val="nil"/>
              <w:bottom w:val="nil"/>
              <w:right w:val="nil"/>
            </w:tcBorders>
            <w:noWrap/>
            <w:vAlign w:val="bottom"/>
            <w:hideMark/>
          </w:tcPr>
          <w:p w14:paraId="58E51165" w14:textId="77777777" w:rsidR="00EC71EB" w:rsidRDefault="00EC71EB" w:rsidP="00507A66">
            <w:pPr>
              <w:pStyle w:val="TAH"/>
            </w:pPr>
            <w:r>
              <w:t>7</w:t>
            </w:r>
          </w:p>
        </w:tc>
        <w:tc>
          <w:tcPr>
            <w:tcW w:w="386" w:type="dxa"/>
            <w:tcBorders>
              <w:top w:val="nil"/>
              <w:left w:val="nil"/>
              <w:bottom w:val="nil"/>
              <w:right w:val="nil"/>
            </w:tcBorders>
            <w:noWrap/>
            <w:vAlign w:val="bottom"/>
            <w:hideMark/>
          </w:tcPr>
          <w:p w14:paraId="66D9354B" w14:textId="77777777" w:rsidR="00EC71EB" w:rsidRDefault="00EC71EB" w:rsidP="00507A66">
            <w:pPr>
              <w:pStyle w:val="TAH"/>
            </w:pPr>
            <w:r>
              <w:rPr>
                <w:lang w:eastAsia="zh-CN"/>
              </w:rPr>
              <w:t>6</w:t>
            </w:r>
          </w:p>
        </w:tc>
        <w:tc>
          <w:tcPr>
            <w:tcW w:w="386" w:type="dxa"/>
            <w:tcBorders>
              <w:top w:val="nil"/>
              <w:left w:val="nil"/>
              <w:bottom w:val="nil"/>
              <w:right w:val="nil"/>
            </w:tcBorders>
            <w:noWrap/>
            <w:vAlign w:val="bottom"/>
            <w:hideMark/>
          </w:tcPr>
          <w:p w14:paraId="35DE63C6" w14:textId="77777777" w:rsidR="00EC71EB" w:rsidRDefault="00EC71EB" w:rsidP="00507A66">
            <w:pPr>
              <w:pStyle w:val="TAH"/>
            </w:pPr>
            <w:r>
              <w:rPr>
                <w:lang w:eastAsia="zh-CN"/>
              </w:rPr>
              <w:t>5</w:t>
            </w:r>
          </w:p>
        </w:tc>
        <w:tc>
          <w:tcPr>
            <w:tcW w:w="367" w:type="dxa"/>
            <w:tcBorders>
              <w:top w:val="nil"/>
              <w:left w:val="nil"/>
              <w:bottom w:val="nil"/>
              <w:right w:val="nil"/>
            </w:tcBorders>
            <w:noWrap/>
            <w:vAlign w:val="bottom"/>
            <w:hideMark/>
          </w:tcPr>
          <w:p w14:paraId="2FA6817E" w14:textId="77777777" w:rsidR="00EC71EB" w:rsidRDefault="00EC71EB" w:rsidP="00507A66">
            <w:pPr>
              <w:pStyle w:val="TAH"/>
            </w:pPr>
            <w:r>
              <w:t>4</w:t>
            </w:r>
          </w:p>
        </w:tc>
        <w:tc>
          <w:tcPr>
            <w:tcW w:w="367" w:type="dxa"/>
            <w:tcBorders>
              <w:top w:val="nil"/>
              <w:left w:val="nil"/>
              <w:bottom w:val="nil"/>
              <w:right w:val="nil"/>
            </w:tcBorders>
            <w:noWrap/>
            <w:vAlign w:val="bottom"/>
            <w:hideMark/>
          </w:tcPr>
          <w:p w14:paraId="21C27B18" w14:textId="77777777" w:rsidR="00EC71EB" w:rsidRDefault="00EC71EB" w:rsidP="00507A66">
            <w:pPr>
              <w:pStyle w:val="TAH"/>
            </w:pPr>
            <w:r>
              <w:t>3</w:t>
            </w:r>
          </w:p>
        </w:tc>
        <w:tc>
          <w:tcPr>
            <w:tcW w:w="328" w:type="dxa"/>
            <w:tcBorders>
              <w:top w:val="nil"/>
              <w:left w:val="nil"/>
              <w:bottom w:val="nil"/>
              <w:right w:val="nil"/>
            </w:tcBorders>
            <w:noWrap/>
            <w:vAlign w:val="bottom"/>
            <w:hideMark/>
          </w:tcPr>
          <w:p w14:paraId="3CF903A9" w14:textId="77777777" w:rsidR="00EC71EB" w:rsidRDefault="00EC71EB" w:rsidP="00507A66">
            <w:pPr>
              <w:pStyle w:val="TAH"/>
            </w:pPr>
            <w:r>
              <w:t>2</w:t>
            </w:r>
          </w:p>
        </w:tc>
        <w:tc>
          <w:tcPr>
            <w:tcW w:w="347" w:type="dxa"/>
            <w:tcBorders>
              <w:top w:val="nil"/>
              <w:left w:val="nil"/>
              <w:bottom w:val="nil"/>
              <w:right w:val="nil"/>
            </w:tcBorders>
            <w:noWrap/>
            <w:vAlign w:val="bottom"/>
            <w:hideMark/>
          </w:tcPr>
          <w:p w14:paraId="380E5039" w14:textId="77777777" w:rsidR="00EC71EB" w:rsidRDefault="00EC71EB" w:rsidP="00507A66">
            <w:pPr>
              <w:pStyle w:val="TAH"/>
            </w:pPr>
            <w:r>
              <w:t>1</w:t>
            </w:r>
          </w:p>
        </w:tc>
        <w:tc>
          <w:tcPr>
            <w:tcW w:w="251" w:type="dxa"/>
            <w:tcBorders>
              <w:top w:val="nil"/>
              <w:left w:val="nil"/>
              <w:bottom w:val="nil"/>
              <w:right w:val="nil"/>
            </w:tcBorders>
            <w:noWrap/>
            <w:vAlign w:val="bottom"/>
          </w:tcPr>
          <w:p w14:paraId="18286EC8" w14:textId="77777777" w:rsidR="00EC71EB" w:rsidRDefault="00EC71EB" w:rsidP="00507A66">
            <w:pPr>
              <w:pStyle w:val="TAC"/>
            </w:pPr>
          </w:p>
        </w:tc>
        <w:tc>
          <w:tcPr>
            <w:tcW w:w="5110" w:type="dxa"/>
            <w:tcBorders>
              <w:top w:val="nil"/>
              <w:left w:val="nil"/>
              <w:bottom w:val="nil"/>
              <w:right w:val="single" w:sz="4" w:space="0" w:color="auto"/>
            </w:tcBorders>
            <w:noWrap/>
            <w:vAlign w:val="bottom"/>
          </w:tcPr>
          <w:p w14:paraId="622E9A7D" w14:textId="77777777" w:rsidR="00EC71EB" w:rsidRDefault="00EC71EB" w:rsidP="00507A66">
            <w:pPr>
              <w:pStyle w:val="TAC"/>
              <w:jc w:val="left"/>
            </w:pPr>
            <w:bookmarkStart w:id="13" w:name="_MCCTEMPBM_CRPT80180024___4"/>
            <w:bookmarkEnd w:id="13"/>
          </w:p>
        </w:tc>
      </w:tr>
      <w:tr w:rsidR="00EC71EB" w14:paraId="6674B912" w14:textId="77777777" w:rsidTr="00507A66">
        <w:trPr>
          <w:trHeight w:val="276"/>
          <w:jc w:val="center"/>
        </w:trPr>
        <w:tc>
          <w:tcPr>
            <w:tcW w:w="386" w:type="dxa"/>
            <w:tcBorders>
              <w:top w:val="nil"/>
              <w:left w:val="single" w:sz="4" w:space="0" w:color="auto"/>
              <w:bottom w:val="nil"/>
              <w:right w:val="nil"/>
            </w:tcBorders>
            <w:noWrap/>
            <w:vAlign w:val="bottom"/>
            <w:hideMark/>
          </w:tcPr>
          <w:p w14:paraId="0B74C2BA"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195F0196"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6CCC8AD1"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7DF65E05" w14:textId="77777777" w:rsidR="00EC71EB" w:rsidRDefault="00EC71EB" w:rsidP="00507A66">
            <w:pPr>
              <w:pStyle w:val="TAC"/>
              <w:rPr>
                <w:lang w:eastAsia="zh-CN"/>
              </w:rPr>
            </w:pPr>
            <w:r>
              <w:t>0</w:t>
            </w:r>
          </w:p>
        </w:tc>
        <w:tc>
          <w:tcPr>
            <w:tcW w:w="367" w:type="dxa"/>
            <w:tcBorders>
              <w:top w:val="nil"/>
              <w:left w:val="nil"/>
              <w:bottom w:val="nil"/>
              <w:right w:val="nil"/>
            </w:tcBorders>
            <w:noWrap/>
            <w:vAlign w:val="bottom"/>
            <w:hideMark/>
          </w:tcPr>
          <w:p w14:paraId="6F81EDCF" w14:textId="77777777" w:rsidR="00EC71EB" w:rsidRDefault="00EC71EB" w:rsidP="00507A66">
            <w:pPr>
              <w:pStyle w:val="TAC"/>
              <w:rPr>
                <w:lang w:eastAsia="zh-CN"/>
              </w:rPr>
            </w:pPr>
            <w:r>
              <w:t>0</w:t>
            </w:r>
          </w:p>
        </w:tc>
        <w:tc>
          <w:tcPr>
            <w:tcW w:w="367" w:type="dxa"/>
            <w:tcBorders>
              <w:top w:val="nil"/>
              <w:left w:val="nil"/>
              <w:bottom w:val="nil"/>
              <w:right w:val="nil"/>
            </w:tcBorders>
            <w:noWrap/>
            <w:vAlign w:val="bottom"/>
            <w:hideMark/>
          </w:tcPr>
          <w:p w14:paraId="668D121C" w14:textId="77777777" w:rsidR="00EC71EB" w:rsidRDefault="00EC71EB" w:rsidP="00507A66">
            <w:pPr>
              <w:pStyle w:val="TAC"/>
              <w:rPr>
                <w:lang w:eastAsia="zh-CN"/>
              </w:rPr>
            </w:pPr>
            <w:r>
              <w:t>0</w:t>
            </w:r>
          </w:p>
        </w:tc>
        <w:tc>
          <w:tcPr>
            <w:tcW w:w="328" w:type="dxa"/>
            <w:tcBorders>
              <w:top w:val="nil"/>
              <w:left w:val="nil"/>
              <w:bottom w:val="nil"/>
              <w:right w:val="nil"/>
            </w:tcBorders>
            <w:noWrap/>
            <w:vAlign w:val="bottom"/>
            <w:hideMark/>
          </w:tcPr>
          <w:p w14:paraId="4CFCBC60" w14:textId="77777777" w:rsidR="00EC71EB" w:rsidRDefault="00EC71EB" w:rsidP="00507A66">
            <w:pPr>
              <w:pStyle w:val="TAC"/>
              <w:rPr>
                <w:lang w:eastAsia="zh-CN"/>
              </w:rPr>
            </w:pPr>
            <w:r>
              <w:t>0</w:t>
            </w:r>
          </w:p>
        </w:tc>
        <w:tc>
          <w:tcPr>
            <w:tcW w:w="347" w:type="dxa"/>
            <w:tcBorders>
              <w:top w:val="nil"/>
              <w:left w:val="nil"/>
              <w:bottom w:val="nil"/>
              <w:right w:val="nil"/>
            </w:tcBorders>
            <w:noWrap/>
            <w:vAlign w:val="bottom"/>
            <w:hideMark/>
          </w:tcPr>
          <w:p w14:paraId="16D3808D" w14:textId="77777777" w:rsidR="00EC71EB" w:rsidRDefault="00EC71EB" w:rsidP="00507A66">
            <w:pPr>
              <w:pStyle w:val="TAC"/>
              <w:rPr>
                <w:lang w:eastAsia="zh-CN"/>
              </w:rPr>
            </w:pPr>
            <w:r>
              <w:t>1</w:t>
            </w:r>
          </w:p>
        </w:tc>
        <w:tc>
          <w:tcPr>
            <w:tcW w:w="251" w:type="dxa"/>
            <w:tcBorders>
              <w:top w:val="nil"/>
              <w:left w:val="nil"/>
              <w:bottom w:val="nil"/>
              <w:right w:val="nil"/>
            </w:tcBorders>
            <w:noWrap/>
            <w:vAlign w:val="bottom"/>
          </w:tcPr>
          <w:p w14:paraId="4AF75440" w14:textId="77777777" w:rsidR="00EC71EB" w:rsidRDefault="00EC71EB" w:rsidP="00507A66">
            <w:pPr>
              <w:pStyle w:val="TAC"/>
              <w:rPr>
                <w:lang w:eastAsia="zh-CN"/>
              </w:rPr>
            </w:pPr>
          </w:p>
        </w:tc>
        <w:tc>
          <w:tcPr>
            <w:tcW w:w="5110" w:type="dxa"/>
            <w:tcBorders>
              <w:top w:val="nil"/>
              <w:left w:val="nil"/>
              <w:bottom w:val="nil"/>
              <w:right w:val="single" w:sz="4" w:space="0" w:color="auto"/>
            </w:tcBorders>
            <w:noWrap/>
            <w:vAlign w:val="bottom"/>
            <w:hideMark/>
          </w:tcPr>
          <w:p w14:paraId="0D67E97B" w14:textId="77777777" w:rsidR="00EC71EB" w:rsidRDefault="00EC71EB" w:rsidP="00507A66">
            <w:pPr>
              <w:pStyle w:val="TAL"/>
              <w:rPr>
                <w:lang w:eastAsia="zh-CN"/>
              </w:rPr>
            </w:pPr>
            <w:r>
              <w:rPr>
                <w:lang w:eastAsia="zh-CN"/>
              </w:rPr>
              <w:t>E-</w:t>
            </w:r>
            <w:r w:rsidRPr="003C6E36">
              <w:rPr>
                <w:lang w:eastAsia="zh-CN"/>
              </w:rPr>
              <w:t>UTRA cell identities</w:t>
            </w:r>
            <w:r>
              <w:rPr>
                <w:lang w:eastAsia="zh-CN"/>
              </w:rPr>
              <w:t xml:space="preserve"> list</w:t>
            </w:r>
          </w:p>
        </w:tc>
      </w:tr>
      <w:tr w:rsidR="00EC71EB" w14:paraId="4A7C5FA1" w14:textId="77777777" w:rsidTr="00507A66">
        <w:trPr>
          <w:trHeight w:val="276"/>
          <w:jc w:val="center"/>
        </w:trPr>
        <w:tc>
          <w:tcPr>
            <w:tcW w:w="386" w:type="dxa"/>
            <w:tcBorders>
              <w:top w:val="nil"/>
              <w:left w:val="single" w:sz="4" w:space="0" w:color="auto"/>
              <w:bottom w:val="nil"/>
              <w:right w:val="nil"/>
            </w:tcBorders>
            <w:noWrap/>
            <w:vAlign w:val="bottom"/>
            <w:hideMark/>
          </w:tcPr>
          <w:p w14:paraId="26ECD9E2"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676F6D9E"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38CD4148" w14:textId="77777777" w:rsidR="00EC71EB" w:rsidRDefault="00EC71EB" w:rsidP="00507A66">
            <w:pPr>
              <w:pStyle w:val="TAC"/>
              <w:rPr>
                <w:lang w:eastAsia="zh-CN"/>
              </w:rPr>
            </w:pPr>
            <w:r>
              <w:t>0</w:t>
            </w:r>
          </w:p>
        </w:tc>
        <w:tc>
          <w:tcPr>
            <w:tcW w:w="386" w:type="dxa"/>
            <w:tcBorders>
              <w:top w:val="nil"/>
              <w:left w:val="nil"/>
              <w:bottom w:val="nil"/>
              <w:right w:val="nil"/>
            </w:tcBorders>
            <w:noWrap/>
            <w:vAlign w:val="bottom"/>
            <w:hideMark/>
          </w:tcPr>
          <w:p w14:paraId="354E3CCD" w14:textId="77777777" w:rsidR="00EC71EB" w:rsidRDefault="00EC71EB" w:rsidP="00507A66">
            <w:pPr>
              <w:pStyle w:val="TAC"/>
              <w:rPr>
                <w:lang w:eastAsia="zh-CN"/>
              </w:rPr>
            </w:pPr>
            <w:r>
              <w:t>0</w:t>
            </w:r>
          </w:p>
        </w:tc>
        <w:tc>
          <w:tcPr>
            <w:tcW w:w="367" w:type="dxa"/>
            <w:tcBorders>
              <w:top w:val="nil"/>
              <w:left w:val="nil"/>
              <w:bottom w:val="nil"/>
              <w:right w:val="nil"/>
            </w:tcBorders>
            <w:noWrap/>
            <w:vAlign w:val="bottom"/>
            <w:hideMark/>
          </w:tcPr>
          <w:p w14:paraId="157F4F8E" w14:textId="77777777" w:rsidR="00EC71EB" w:rsidRDefault="00EC71EB" w:rsidP="00507A66">
            <w:pPr>
              <w:pStyle w:val="TAC"/>
              <w:rPr>
                <w:lang w:eastAsia="zh-CN"/>
              </w:rPr>
            </w:pPr>
            <w:r>
              <w:t>0</w:t>
            </w:r>
          </w:p>
        </w:tc>
        <w:tc>
          <w:tcPr>
            <w:tcW w:w="367" w:type="dxa"/>
            <w:tcBorders>
              <w:top w:val="nil"/>
              <w:left w:val="nil"/>
              <w:bottom w:val="nil"/>
              <w:right w:val="nil"/>
            </w:tcBorders>
            <w:noWrap/>
            <w:vAlign w:val="bottom"/>
            <w:hideMark/>
          </w:tcPr>
          <w:p w14:paraId="501BAE36" w14:textId="77777777" w:rsidR="00EC71EB" w:rsidRDefault="00EC71EB" w:rsidP="00507A66">
            <w:pPr>
              <w:pStyle w:val="TAC"/>
              <w:rPr>
                <w:lang w:eastAsia="zh-CN"/>
              </w:rPr>
            </w:pPr>
            <w:r>
              <w:t>0</w:t>
            </w:r>
          </w:p>
        </w:tc>
        <w:tc>
          <w:tcPr>
            <w:tcW w:w="328" w:type="dxa"/>
            <w:tcBorders>
              <w:top w:val="nil"/>
              <w:left w:val="nil"/>
              <w:bottom w:val="nil"/>
              <w:right w:val="nil"/>
            </w:tcBorders>
            <w:noWrap/>
            <w:vAlign w:val="bottom"/>
            <w:hideMark/>
          </w:tcPr>
          <w:p w14:paraId="50F72D3A" w14:textId="77777777" w:rsidR="00EC71EB" w:rsidRDefault="00EC71EB" w:rsidP="00507A66">
            <w:pPr>
              <w:pStyle w:val="TAC"/>
              <w:rPr>
                <w:lang w:eastAsia="zh-CN"/>
              </w:rPr>
            </w:pPr>
            <w:r>
              <w:t>1</w:t>
            </w:r>
          </w:p>
        </w:tc>
        <w:tc>
          <w:tcPr>
            <w:tcW w:w="347" w:type="dxa"/>
            <w:tcBorders>
              <w:top w:val="nil"/>
              <w:left w:val="nil"/>
              <w:bottom w:val="nil"/>
              <w:right w:val="nil"/>
            </w:tcBorders>
            <w:noWrap/>
            <w:vAlign w:val="bottom"/>
            <w:hideMark/>
          </w:tcPr>
          <w:p w14:paraId="358EDB38" w14:textId="77777777" w:rsidR="00EC71EB" w:rsidRDefault="00EC71EB" w:rsidP="00507A66">
            <w:pPr>
              <w:pStyle w:val="TAC"/>
              <w:rPr>
                <w:lang w:eastAsia="zh-CN"/>
              </w:rPr>
            </w:pPr>
            <w:r>
              <w:t>0</w:t>
            </w:r>
          </w:p>
        </w:tc>
        <w:tc>
          <w:tcPr>
            <w:tcW w:w="251" w:type="dxa"/>
            <w:tcBorders>
              <w:top w:val="nil"/>
              <w:left w:val="nil"/>
              <w:bottom w:val="nil"/>
              <w:right w:val="nil"/>
            </w:tcBorders>
            <w:noWrap/>
            <w:vAlign w:val="bottom"/>
          </w:tcPr>
          <w:p w14:paraId="447CC251" w14:textId="77777777" w:rsidR="00EC71EB" w:rsidRDefault="00EC71EB" w:rsidP="00507A66">
            <w:pPr>
              <w:pStyle w:val="TAC"/>
              <w:rPr>
                <w:lang w:eastAsia="zh-CN"/>
              </w:rPr>
            </w:pPr>
          </w:p>
        </w:tc>
        <w:tc>
          <w:tcPr>
            <w:tcW w:w="5110" w:type="dxa"/>
            <w:tcBorders>
              <w:top w:val="nil"/>
              <w:left w:val="nil"/>
              <w:bottom w:val="nil"/>
              <w:right w:val="single" w:sz="4" w:space="0" w:color="auto"/>
            </w:tcBorders>
            <w:noWrap/>
            <w:vAlign w:val="bottom"/>
            <w:hideMark/>
          </w:tcPr>
          <w:p w14:paraId="01378881" w14:textId="77777777" w:rsidR="00EC71EB" w:rsidRDefault="00EC71EB" w:rsidP="00507A66">
            <w:pPr>
              <w:pStyle w:val="TAL"/>
              <w:rPr>
                <w:lang w:eastAsia="zh-CN"/>
              </w:rPr>
            </w:pPr>
            <w:r w:rsidRPr="003C6E36">
              <w:t>NR cell identities</w:t>
            </w:r>
            <w:r>
              <w:t xml:space="preserve"> list</w:t>
            </w:r>
          </w:p>
        </w:tc>
      </w:tr>
      <w:tr w:rsidR="00EC71EB" w14:paraId="43B8FF27" w14:textId="77777777" w:rsidTr="00507A66">
        <w:trPr>
          <w:trHeight w:val="276"/>
          <w:jc w:val="center"/>
        </w:trPr>
        <w:tc>
          <w:tcPr>
            <w:tcW w:w="386" w:type="dxa"/>
            <w:tcBorders>
              <w:top w:val="nil"/>
              <w:left w:val="single" w:sz="4" w:space="0" w:color="auto"/>
              <w:bottom w:val="nil"/>
              <w:right w:val="nil"/>
            </w:tcBorders>
            <w:noWrap/>
            <w:vAlign w:val="bottom"/>
          </w:tcPr>
          <w:p w14:paraId="206D881F"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0BCA08"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52544B"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78B4B7" w14:textId="77777777" w:rsidR="00EC71EB" w:rsidRDefault="00EC71EB" w:rsidP="00507A6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EB98070" w14:textId="77777777" w:rsidR="00EC71EB" w:rsidRDefault="00EC71EB" w:rsidP="00507A6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D8105C0" w14:textId="77777777" w:rsidR="00EC71EB" w:rsidRDefault="00EC71EB" w:rsidP="00507A66">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9C6A3E0" w14:textId="77777777" w:rsidR="00EC71EB" w:rsidRDefault="00EC71EB" w:rsidP="00507A66">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489BA0B" w14:textId="77777777" w:rsidR="00EC71EB" w:rsidRDefault="00EC71EB" w:rsidP="00507A66">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2B30087" w14:textId="77777777" w:rsidR="00EC71EB" w:rsidRDefault="00EC71EB" w:rsidP="00507A66">
            <w:pPr>
              <w:pStyle w:val="TAC"/>
              <w:rPr>
                <w:lang w:eastAsia="zh-CN"/>
              </w:rPr>
            </w:pPr>
          </w:p>
        </w:tc>
        <w:tc>
          <w:tcPr>
            <w:tcW w:w="5110" w:type="dxa"/>
            <w:tcBorders>
              <w:top w:val="nil"/>
              <w:left w:val="nil"/>
              <w:bottom w:val="nil"/>
              <w:right w:val="single" w:sz="4" w:space="0" w:color="auto"/>
            </w:tcBorders>
            <w:noWrap/>
            <w:vAlign w:val="bottom"/>
          </w:tcPr>
          <w:p w14:paraId="48280E4A" w14:textId="77777777" w:rsidR="00EC71EB" w:rsidRPr="003C6E36" w:rsidRDefault="00EC71EB" w:rsidP="00507A66">
            <w:pPr>
              <w:pStyle w:val="TAL"/>
            </w:pPr>
            <w:r>
              <w:rPr>
                <w:rFonts w:cs="Arial"/>
                <w:szCs w:val="18"/>
                <w:lang w:eastAsia="zh-CN"/>
              </w:rPr>
              <w:t>Global RAN node identities list</w:t>
            </w:r>
          </w:p>
        </w:tc>
      </w:tr>
      <w:tr w:rsidR="00EC71EB" w14:paraId="36D0F253" w14:textId="77777777" w:rsidTr="00507A66">
        <w:trPr>
          <w:trHeight w:val="276"/>
          <w:jc w:val="center"/>
        </w:trPr>
        <w:tc>
          <w:tcPr>
            <w:tcW w:w="386" w:type="dxa"/>
            <w:tcBorders>
              <w:top w:val="nil"/>
              <w:left w:val="single" w:sz="4" w:space="0" w:color="auto"/>
              <w:bottom w:val="nil"/>
              <w:right w:val="nil"/>
            </w:tcBorders>
            <w:noWrap/>
            <w:vAlign w:val="bottom"/>
          </w:tcPr>
          <w:p w14:paraId="2B2165F1"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B50A22C"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6A40BC" w14:textId="77777777" w:rsidR="00EC71EB" w:rsidRDefault="00EC71EB" w:rsidP="00507A6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A424277" w14:textId="77777777" w:rsidR="00EC71EB" w:rsidRDefault="00EC71EB" w:rsidP="00507A6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AFCA4B9" w14:textId="77777777" w:rsidR="00EC71EB" w:rsidRDefault="00EC71EB" w:rsidP="00507A6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94830B5" w14:textId="77777777" w:rsidR="00EC71EB" w:rsidRDefault="00EC71EB" w:rsidP="00507A66">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1819859" w14:textId="77777777" w:rsidR="00EC71EB" w:rsidRDefault="00EC71EB" w:rsidP="00507A66">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3BE6D44" w14:textId="77777777" w:rsidR="00EC71EB" w:rsidRDefault="00EC71EB" w:rsidP="00507A66">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B72A8DC" w14:textId="77777777" w:rsidR="00EC71EB" w:rsidRDefault="00EC71EB" w:rsidP="00507A66">
            <w:pPr>
              <w:pStyle w:val="TAC"/>
              <w:rPr>
                <w:lang w:eastAsia="zh-CN"/>
              </w:rPr>
            </w:pPr>
          </w:p>
        </w:tc>
        <w:tc>
          <w:tcPr>
            <w:tcW w:w="5110" w:type="dxa"/>
            <w:tcBorders>
              <w:top w:val="nil"/>
              <w:left w:val="nil"/>
              <w:bottom w:val="nil"/>
              <w:right w:val="single" w:sz="4" w:space="0" w:color="auto"/>
            </w:tcBorders>
            <w:noWrap/>
            <w:vAlign w:val="bottom"/>
          </w:tcPr>
          <w:p w14:paraId="78C4F3FC" w14:textId="77777777" w:rsidR="00EC71EB" w:rsidRPr="003C6E36" w:rsidRDefault="00EC71EB" w:rsidP="00507A66">
            <w:pPr>
              <w:pStyle w:val="TAL"/>
              <w:rPr>
                <w:lang w:eastAsia="zh-CN"/>
              </w:rPr>
            </w:pPr>
            <w:r>
              <w:rPr>
                <w:rFonts w:hint="eastAsia"/>
                <w:lang w:eastAsia="zh-CN"/>
              </w:rPr>
              <w:t>TAI</w:t>
            </w:r>
            <w:r>
              <w:rPr>
                <w:lang w:eastAsia="zh-CN"/>
              </w:rPr>
              <w:t xml:space="preserve"> list</w:t>
            </w:r>
          </w:p>
        </w:tc>
      </w:tr>
      <w:tr w:rsidR="00EC71EB" w14:paraId="0C7DC524"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08ED23A9" w14:textId="77777777" w:rsidR="00EC71EB" w:rsidRPr="0027002B" w:rsidRDefault="00EC71EB" w:rsidP="00507A66">
            <w:pPr>
              <w:pStyle w:val="TAL"/>
              <w:rPr>
                <w:lang w:val="en-US" w:eastAsia="zh-CN" w:bidi="he-IL"/>
              </w:rPr>
            </w:pPr>
            <w:r>
              <w:t>All other values are spare.</w:t>
            </w:r>
          </w:p>
        </w:tc>
      </w:tr>
      <w:tr w:rsidR="00EC71EB" w14:paraId="46CB635C"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5000B923" w14:textId="77777777" w:rsidR="00EC71EB" w:rsidRDefault="00EC71EB" w:rsidP="00507A66">
            <w:pPr>
              <w:pStyle w:val="TAL"/>
            </w:pPr>
          </w:p>
        </w:tc>
      </w:tr>
      <w:tr w:rsidR="00EC71EB" w14:paraId="00B2A58E"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03AF8CA1" w14:textId="77777777" w:rsidR="00EC71EB" w:rsidRPr="003320D3" w:rsidRDefault="00EC71EB" w:rsidP="00507A66">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C71EB" w14:paraId="0A179203"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6085DA60" w14:textId="77777777" w:rsidR="00EC71EB" w:rsidRPr="007C72E1" w:rsidRDefault="00EC71EB" w:rsidP="00507A66">
            <w:pPr>
              <w:pStyle w:val="TAL"/>
              <w:rPr>
                <w:lang w:val="en-US" w:eastAsia="zh-CN"/>
              </w:rPr>
            </w:pPr>
          </w:p>
        </w:tc>
      </w:tr>
      <w:tr w:rsidR="00EC71EB" w14:paraId="21C53446"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454922B4" w14:textId="77777777" w:rsidR="00EC71EB" w:rsidRPr="0027002B" w:rsidRDefault="00EC71EB" w:rsidP="00507A66">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C71EB" w14:paraId="4FE980EB"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257335F3" w14:textId="77777777" w:rsidR="00EC71EB" w:rsidRDefault="00EC71EB" w:rsidP="00507A66">
            <w:pPr>
              <w:pStyle w:val="TAL"/>
              <w:rPr>
                <w:lang w:val="en-US"/>
              </w:rPr>
            </w:pPr>
          </w:p>
        </w:tc>
      </w:tr>
      <w:tr w:rsidR="00EC71EB" w14:paraId="43700D8D"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4C03A8D0" w14:textId="77777777" w:rsidR="00EC71EB" w:rsidRPr="007C72E1" w:rsidRDefault="00EC71EB" w:rsidP="00507A66">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EC71EB" w14:paraId="6219F186"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3CC4B9D5" w14:textId="77777777" w:rsidR="00EC71EB" w:rsidRPr="004E481B" w:rsidRDefault="00EC71EB" w:rsidP="00507A66">
            <w:pPr>
              <w:pStyle w:val="TAL"/>
            </w:pPr>
          </w:p>
        </w:tc>
      </w:tr>
      <w:tr w:rsidR="00EC71EB" w14:paraId="59D55F86" w14:textId="77777777" w:rsidTr="00507A66">
        <w:trPr>
          <w:trHeight w:val="276"/>
          <w:jc w:val="center"/>
        </w:trPr>
        <w:tc>
          <w:tcPr>
            <w:tcW w:w="8314" w:type="dxa"/>
            <w:gridSpan w:val="10"/>
            <w:tcBorders>
              <w:top w:val="nil"/>
              <w:left w:val="single" w:sz="4" w:space="0" w:color="auto"/>
              <w:bottom w:val="nil"/>
              <w:right w:val="single" w:sz="4" w:space="0" w:color="auto"/>
            </w:tcBorders>
            <w:noWrap/>
            <w:vAlign w:val="bottom"/>
          </w:tcPr>
          <w:p w14:paraId="18539705" w14:textId="77777777" w:rsidR="00EC71EB" w:rsidRPr="00C9393D" w:rsidRDefault="00EC71EB" w:rsidP="00507A66">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C71EB" w14:paraId="4D54879D" w14:textId="77777777" w:rsidTr="00507A6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9BE872C" w14:textId="77777777" w:rsidR="00EC71EB" w:rsidRDefault="00EC71EB" w:rsidP="00507A66">
            <w:pPr>
              <w:pStyle w:val="TAL"/>
            </w:pPr>
          </w:p>
        </w:tc>
      </w:tr>
    </w:tbl>
    <w:p w14:paraId="0F67A4B0" w14:textId="77777777" w:rsidR="00EC71EB" w:rsidRPr="00EC71EB" w:rsidRDefault="00EC71EB" w:rsidP="00EC71EB">
      <w:pPr>
        <w:rPr>
          <w:noProof/>
          <w:highlight w:val="green"/>
        </w:rPr>
      </w:pPr>
    </w:p>
    <w:p w14:paraId="4BDE799E" w14:textId="7C8A1952" w:rsidR="004E7876" w:rsidRPr="004E7876" w:rsidRDefault="00A137A5" w:rsidP="00EC5F2D">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4F4D1" w14:textId="77777777" w:rsidR="00527984" w:rsidRDefault="00527984">
      <w:r>
        <w:separator/>
      </w:r>
    </w:p>
  </w:endnote>
  <w:endnote w:type="continuationSeparator" w:id="0">
    <w:p w14:paraId="4EB710E2" w14:textId="77777777" w:rsidR="00527984" w:rsidRDefault="0052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6BB65" w14:textId="77777777" w:rsidR="00527984" w:rsidRDefault="00527984">
      <w:r>
        <w:separator/>
      </w:r>
    </w:p>
  </w:footnote>
  <w:footnote w:type="continuationSeparator" w:id="0">
    <w:p w14:paraId="051FA6C6" w14:textId="77777777" w:rsidR="00527984" w:rsidRDefault="0052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07A66" w:rsidRDefault="00507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07A66" w:rsidRDefault="00507A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07A66" w:rsidRDefault="00507A6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07A66" w:rsidRDefault="00507A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F983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BE48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4F6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F"/>
    <w:rsid w:val="0000595C"/>
    <w:rsid w:val="00022E4A"/>
    <w:rsid w:val="00037721"/>
    <w:rsid w:val="00065DC9"/>
    <w:rsid w:val="00092C18"/>
    <w:rsid w:val="000A1F6F"/>
    <w:rsid w:val="000A6394"/>
    <w:rsid w:val="000B17E9"/>
    <w:rsid w:val="000B7FED"/>
    <w:rsid w:val="000C038A"/>
    <w:rsid w:val="000C6598"/>
    <w:rsid w:val="00143DCF"/>
    <w:rsid w:val="00145D43"/>
    <w:rsid w:val="00164266"/>
    <w:rsid w:val="00185EEA"/>
    <w:rsid w:val="00192C46"/>
    <w:rsid w:val="001A08B3"/>
    <w:rsid w:val="001A1F5F"/>
    <w:rsid w:val="001A7B60"/>
    <w:rsid w:val="001B52F0"/>
    <w:rsid w:val="001B7A65"/>
    <w:rsid w:val="001C0550"/>
    <w:rsid w:val="001E41F3"/>
    <w:rsid w:val="001F3F74"/>
    <w:rsid w:val="00223A3C"/>
    <w:rsid w:val="00227EAD"/>
    <w:rsid w:val="00230865"/>
    <w:rsid w:val="00254DF7"/>
    <w:rsid w:val="00256B7E"/>
    <w:rsid w:val="0026004D"/>
    <w:rsid w:val="002640DD"/>
    <w:rsid w:val="00275D12"/>
    <w:rsid w:val="002816BF"/>
    <w:rsid w:val="00284FEB"/>
    <w:rsid w:val="002860C4"/>
    <w:rsid w:val="00291B9F"/>
    <w:rsid w:val="002A1ABE"/>
    <w:rsid w:val="002B5741"/>
    <w:rsid w:val="00301623"/>
    <w:rsid w:val="00305409"/>
    <w:rsid w:val="003130E3"/>
    <w:rsid w:val="003503D5"/>
    <w:rsid w:val="003609EF"/>
    <w:rsid w:val="0036231A"/>
    <w:rsid w:val="00363DF6"/>
    <w:rsid w:val="003674C0"/>
    <w:rsid w:val="00374DD4"/>
    <w:rsid w:val="0038722A"/>
    <w:rsid w:val="003B0ED3"/>
    <w:rsid w:val="003B3C8C"/>
    <w:rsid w:val="003B729C"/>
    <w:rsid w:val="003E1A36"/>
    <w:rsid w:val="00404944"/>
    <w:rsid w:val="00410371"/>
    <w:rsid w:val="004242F1"/>
    <w:rsid w:val="00434669"/>
    <w:rsid w:val="00483C0C"/>
    <w:rsid w:val="004A6835"/>
    <w:rsid w:val="004B17FF"/>
    <w:rsid w:val="004B75B7"/>
    <w:rsid w:val="004E1669"/>
    <w:rsid w:val="004E7876"/>
    <w:rsid w:val="00504523"/>
    <w:rsid w:val="00507A66"/>
    <w:rsid w:val="00512317"/>
    <w:rsid w:val="0051580D"/>
    <w:rsid w:val="00527984"/>
    <w:rsid w:val="00547111"/>
    <w:rsid w:val="00570453"/>
    <w:rsid w:val="00592D74"/>
    <w:rsid w:val="005B0811"/>
    <w:rsid w:val="005E2C44"/>
    <w:rsid w:val="00601ED0"/>
    <w:rsid w:val="00603126"/>
    <w:rsid w:val="00621188"/>
    <w:rsid w:val="006257ED"/>
    <w:rsid w:val="00676438"/>
    <w:rsid w:val="00677E82"/>
    <w:rsid w:val="00683C93"/>
    <w:rsid w:val="00695808"/>
    <w:rsid w:val="006B46FB"/>
    <w:rsid w:val="006C139C"/>
    <w:rsid w:val="006E21FB"/>
    <w:rsid w:val="00751825"/>
    <w:rsid w:val="00763B47"/>
    <w:rsid w:val="0076678C"/>
    <w:rsid w:val="00792342"/>
    <w:rsid w:val="007977A8"/>
    <w:rsid w:val="007B512A"/>
    <w:rsid w:val="007C2097"/>
    <w:rsid w:val="007D5B67"/>
    <w:rsid w:val="007D6A07"/>
    <w:rsid w:val="007F7259"/>
    <w:rsid w:val="00803B82"/>
    <w:rsid w:val="008040A8"/>
    <w:rsid w:val="008279FA"/>
    <w:rsid w:val="00827ED7"/>
    <w:rsid w:val="008438B9"/>
    <w:rsid w:val="00843F64"/>
    <w:rsid w:val="008626E7"/>
    <w:rsid w:val="00870EE7"/>
    <w:rsid w:val="008863B9"/>
    <w:rsid w:val="008918B2"/>
    <w:rsid w:val="008A212A"/>
    <w:rsid w:val="008A45A6"/>
    <w:rsid w:val="008A6492"/>
    <w:rsid w:val="008B148F"/>
    <w:rsid w:val="008C6D0B"/>
    <w:rsid w:val="008F686C"/>
    <w:rsid w:val="00911661"/>
    <w:rsid w:val="00913736"/>
    <w:rsid w:val="009148DE"/>
    <w:rsid w:val="00924710"/>
    <w:rsid w:val="00941BFE"/>
    <w:rsid w:val="00941E30"/>
    <w:rsid w:val="00957228"/>
    <w:rsid w:val="0096790D"/>
    <w:rsid w:val="009712C6"/>
    <w:rsid w:val="00973269"/>
    <w:rsid w:val="00976DDE"/>
    <w:rsid w:val="009777D9"/>
    <w:rsid w:val="0098248C"/>
    <w:rsid w:val="00991B88"/>
    <w:rsid w:val="009A5753"/>
    <w:rsid w:val="009A579D"/>
    <w:rsid w:val="009E27D4"/>
    <w:rsid w:val="009E3297"/>
    <w:rsid w:val="009E6C24"/>
    <w:rsid w:val="009F734F"/>
    <w:rsid w:val="00A137A5"/>
    <w:rsid w:val="00A17406"/>
    <w:rsid w:val="00A246B6"/>
    <w:rsid w:val="00A313B7"/>
    <w:rsid w:val="00A47E70"/>
    <w:rsid w:val="00A50CF0"/>
    <w:rsid w:val="00A542A2"/>
    <w:rsid w:val="00A56556"/>
    <w:rsid w:val="00A7671C"/>
    <w:rsid w:val="00A920E3"/>
    <w:rsid w:val="00AA2CBC"/>
    <w:rsid w:val="00AA5BAB"/>
    <w:rsid w:val="00AC5820"/>
    <w:rsid w:val="00AD1CD8"/>
    <w:rsid w:val="00AF2BCA"/>
    <w:rsid w:val="00AF5F8D"/>
    <w:rsid w:val="00B15017"/>
    <w:rsid w:val="00B24CE4"/>
    <w:rsid w:val="00B258BB"/>
    <w:rsid w:val="00B4069D"/>
    <w:rsid w:val="00B43BA7"/>
    <w:rsid w:val="00B468EF"/>
    <w:rsid w:val="00B67B97"/>
    <w:rsid w:val="00B834B5"/>
    <w:rsid w:val="00B968C8"/>
    <w:rsid w:val="00BA3EC5"/>
    <w:rsid w:val="00BA51D9"/>
    <w:rsid w:val="00BB5DFC"/>
    <w:rsid w:val="00BB796D"/>
    <w:rsid w:val="00BC3528"/>
    <w:rsid w:val="00BD279D"/>
    <w:rsid w:val="00BD27E3"/>
    <w:rsid w:val="00BD6BB8"/>
    <w:rsid w:val="00BE0B27"/>
    <w:rsid w:val="00BE70D2"/>
    <w:rsid w:val="00C45808"/>
    <w:rsid w:val="00C63703"/>
    <w:rsid w:val="00C66BA2"/>
    <w:rsid w:val="00C75CB0"/>
    <w:rsid w:val="00C95985"/>
    <w:rsid w:val="00CA21C3"/>
    <w:rsid w:val="00CC4E12"/>
    <w:rsid w:val="00CC5026"/>
    <w:rsid w:val="00CC68D0"/>
    <w:rsid w:val="00D03F9A"/>
    <w:rsid w:val="00D06D51"/>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12BEA"/>
    <w:rsid w:val="00E13F3D"/>
    <w:rsid w:val="00E20070"/>
    <w:rsid w:val="00E23FBB"/>
    <w:rsid w:val="00E34898"/>
    <w:rsid w:val="00E47A01"/>
    <w:rsid w:val="00E71623"/>
    <w:rsid w:val="00E75A2F"/>
    <w:rsid w:val="00E8079D"/>
    <w:rsid w:val="00EB09B7"/>
    <w:rsid w:val="00EC02F2"/>
    <w:rsid w:val="00EC5F2D"/>
    <w:rsid w:val="00EC71EB"/>
    <w:rsid w:val="00ED6AAB"/>
    <w:rsid w:val="00EE0DB7"/>
    <w:rsid w:val="00EE6778"/>
    <w:rsid w:val="00EE7D7C"/>
    <w:rsid w:val="00EF16DB"/>
    <w:rsid w:val="00F05EFA"/>
    <w:rsid w:val="00F17F2A"/>
    <w:rsid w:val="00F25012"/>
    <w:rsid w:val="00F25D98"/>
    <w:rsid w:val="00F300FB"/>
    <w:rsid w:val="00F36CCF"/>
    <w:rsid w:val="00F66AB5"/>
    <w:rsid w:val="00F83A3A"/>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4E78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4E787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E7876"/>
    <w:rPr>
      <w:rFonts w:ascii="Arial" w:hAnsi="Arial"/>
      <w:b/>
      <w:lang w:val="en-GB" w:eastAsia="en-US"/>
    </w:rPr>
  </w:style>
  <w:style w:type="character" w:customStyle="1" w:styleId="TFChar">
    <w:name w:val="TF Char"/>
    <w:link w:val="TF"/>
    <w:locked/>
    <w:rsid w:val="004E787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E787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E787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E7876"/>
    <w:rPr>
      <w:rFonts w:ascii="Times New Roman" w:hAnsi="Times New Roman"/>
      <w:lang w:val="en-GB" w:eastAsia="en-US"/>
    </w:r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E78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4E787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78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43BA7"/>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4E7876"/>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4E787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4E7876"/>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E787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E787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E7876"/>
    <w:rPr>
      <w:rFonts w:ascii="Tahoma" w:hAnsi="Tahoma" w:cs="Tahoma"/>
      <w:shd w:val="clear" w:color="auto" w:fill="000080"/>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character" w:customStyle="1" w:styleId="TAHChar">
    <w:name w:val="TAH Char"/>
    <w:rsid w:val="00EC71EB"/>
    <w:rPr>
      <w:rFonts w:ascii="Arial" w:hAnsi="Arial"/>
      <w:b/>
      <w:sz w:val="18"/>
      <w:lang w:val="en-GB" w:eastAsia="en-US"/>
    </w:rPr>
  </w:style>
  <w:style w:type="character" w:customStyle="1" w:styleId="EXChar">
    <w:name w:val="EX Char"/>
    <w:locked/>
    <w:rsid w:val="00EC71EB"/>
    <w:rPr>
      <w:rFonts w:eastAsia="Times New Roman"/>
    </w:rPr>
  </w:style>
  <w:style w:type="character" w:customStyle="1" w:styleId="apple-converted-space">
    <w:name w:val="apple-converted-space"/>
    <w:rsid w:val="00EC71EB"/>
  </w:style>
  <w:style w:type="paragraph" w:styleId="aff0">
    <w:name w:val="Block Text"/>
    <w:basedOn w:val="a"/>
    <w:rsid w:val="00EC71EB"/>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EC71E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C71EB"/>
    <w:rPr>
      <w:rFonts w:ascii="Times New Roman" w:eastAsia="Times New Roman" w:hAnsi="Times New Roman"/>
      <w:lang w:val="en-GB" w:eastAsia="en-GB"/>
    </w:rPr>
  </w:style>
  <w:style w:type="paragraph" w:styleId="33">
    <w:name w:val="Body Text 3"/>
    <w:basedOn w:val="a"/>
    <w:link w:val="34"/>
    <w:rsid w:val="00EC71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EC71EB"/>
    <w:rPr>
      <w:rFonts w:ascii="Times New Roman" w:eastAsia="Times New Roman" w:hAnsi="Times New Roman"/>
      <w:sz w:val="16"/>
      <w:szCs w:val="16"/>
      <w:lang w:val="en-GB" w:eastAsia="en-GB"/>
    </w:rPr>
  </w:style>
  <w:style w:type="paragraph" w:styleId="aff1">
    <w:name w:val="Body Text First Indent"/>
    <w:basedOn w:val="afc"/>
    <w:link w:val="aff2"/>
    <w:rsid w:val="00EC71EB"/>
    <w:pPr>
      <w:overflowPunct w:val="0"/>
      <w:autoSpaceDE w:val="0"/>
      <w:autoSpaceDN w:val="0"/>
      <w:adjustRightInd w:val="0"/>
      <w:spacing w:after="120"/>
      <w:ind w:firstLine="210"/>
      <w:textAlignment w:val="baseline"/>
    </w:pPr>
    <w:rPr>
      <w:lang w:eastAsia="en-GB"/>
    </w:rPr>
  </w:style>
  <w:style w:type="character" w:customStyle="1" w:styleId="aff2">
    <w:name w:val="正文文本首行缩进 字符"/>
    <w:basedOn w:val="afd"/>
    <w:link w:val="aff1"/>
    <w:rsid w:val="00EC71EB"/>
    <w:rPr>
      <w:rFonts w:ascii="Times New Roman" w:eastAsia="Times New Roman" w:hAnsi="Times New Roman"/>
      <w:lang w:val="en-GB" w:eastAsia="en-GB"/>
    </w:rPr>
  </w:style>
  <w:style w:type="paragraph" w:styleId="aff3">
    <w:name w:val="Body Text Indent"/>
    <w:basedOn w:val="a"/>
    <w:link w:val="aff4"/>
    <w:rsid w:val="00EC71E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EC71EB"/>
    <w:rPr>
      <w:rFonts w:ascii="Times New Roman" w:eastAsia="Times New Roman" w:hAnsi="Times New Roman"/>
      <w:lang w:val="en-GB" w:eastAsia="en-GB"/>
    </w:rPr>
  </w:style>
  <w:style w:type="paragraph" w:styleId="28">
    <w:name w:val="Body Text First Indent 2"/>
    <w:basedOn w:val="aff3"/>
    <w:link w:val="29"/>
    <w:rsid w:val="00EC71EB"/>
    <w:pPr>
      <w:ind w:firstLine="210"/>
    </w:pPr>
  </w:style>
  <w:style w:type="character" w:customStyle="1" w:styleId="29">
    <w:name w:val="正文文本首行缩进 2 字符"/>
    <w:basedOn w:val="aff4"/>
    <w:link w:val="28"/>
    <w:rsid w:val="00EC71EB"/>
    <w:rPr>
      <w:rFonts w:ascii="Times New Roman" w:eastAsia="Times New Roman" w:hAnsi="Times New Roman"/>
      <w:lang w:val="en-GB" w:eastAsia="en-GB"/>
    </w:rPr>
  </w:style>
  <w:style w:type="paragraph" w:styleId="2a">
    <w:name w:val="Body Text Indent 2"/>
    <w:basedOn w:val="a"/>
    <w:link w:val="2b"/>
    <w:rsid w:val="00EC71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C71EB"/>
    <w:rPr>
      <w:rFonts w:ascii="Times New Roman" w:eastAsia="Times New Roman" w:hAnsi="Times New Roman"/>
      <w:lang w:val="en-GB" w:eastAsia="en-GB"/>
    </w:rPr>
  </w:style>
  <w:style w:type="paragraph" w:styleId="35">
    <w:name w:val="Body Text Indent 3"/>
    <w:basedOn w:val="a"/>
    <w:link w:val="36"/>
    <w:rsid w:val="00EC71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EC71EB"/>
    <w:rPr>
      <w:rFonts w:ascii="Times New Roman" w:eastAsia="Times New Roman" w:hAnsi="Times New Roman"/>
      <w:sz w:val="16"/>
      <w:szCs w:val="16"/>
      <w:lang w:val="en-GB" w:eastAsia="en-GB"/>
    </w:rPr>
  </w:style>
  <w:style w:type="paragraph" w:styleId="aff5">
    <w:name w:val="Closing"/>
    <w:basedOn w:val="a"/>
    <w:link w:val="aff6"/>
    <w:rsid w:val="00EC71EB"/>
    <w:pPr>
      <w:overflowPunct w:val="0"/>
      <w:autoSpaceDE w:val="0"/>
      <w:autoSpaceDN w:val="0"/>
      <w:adjustRightInd w:val="0"/>
      <w:ind w:left="4252"/>
      <w:textAlignment w:val="baseline"/>
    </w:pPr>
    <w:rPr>
      <w:rFonts w:eastAsia="Times New Roman"/>
      <w:lang w:eastAsia="en-GB"/>
    </w:rPr>
  </w:style>
  <w:style w:type="character" w:customStyle="1" w:styleId="aff6">
    <w:name w:val="结束语 字符"/>
    <w:basedOn w:val="a0"/>
    <w:link w:val="aff5"/>
    <w:rsid w:val="00EC71EB"/>
    <w:rPr>
      <w:rFonts w:ascii="Times New Roman" w:eastAsia="Times New Roman" w:hAnsi="Times New Roman"/>
      <w:lang w:val="en-GB" w:eastAsia="en-GB"/>
    </w:rPr>
  </w:style>
  <w:style w:type="paragraph" w:styleId="aff7">
    <w:name w:val="Date"/>
    <w:basedOn w:val="a"/>
    <w:next w:val="a"/>
    <w:link w:val="aff8"/>
    <w:rsid w:val="00EC71EB"/>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EC71EB"/>
    <w:rPr>
      <w:rFonts w:ascii="Times New Roman" w:eastAsia="Times New Roman" w:hAnsi="Times New Roman"/>
      <w:lang w:val="en-GB" w:eastAsia="en-GB"/>
    </w:rPr>
  </w:style>
  <w:style w:type="paragraph" w:styleId="aff9">
    <w:name w:val="E-mail Signature"/>
    <w:basedOn w:val="a"/>
    <w:link w:val="affa"/>
    <w:rsid w:val="00EC71EB"/>
    <w:pPr>
      <w:overflowPunct w:val="0"/>
      <w:autoSpaceDE w:val="0"/>
      <w:autoSpaceDN w:val="0"/>
      <w:adjustRightInd w:val="0"/>
      <w:textAlignment w:val="baseline"/>
    </w:pPr>
    <w:rPr>
      <w:rFonts w:eastAsia="Times New Roman"/>
      <w:lang w:eastAsia="en-GB"/>
    </w:rPr>
  </w:style>
  <w:style w:type="character" w:customStyle="1" w:styleId="affa">
    <w:name w:val="电子邮件签名 字符"/>
    <w:basedOn w:val="a0"/>
    <w:link w:val="aff9"/>
    <w:rsid w:val="00EC71EB"/>
    <w:rPr>
      <w:rFonts w:ascii="Times New Roman" w:eastAsia="Times New Roman" w:hAnsi="Times New Roman"/>
      <w:lang w:val="en-GB" w:eastAsia="en-GB"/>
    </w:rPr>
  </w:style>
  <w:style w:type="paragraph" w:styleId="affb">
    <w:name w:val="endnote text"/>
    <w:basedOn w:val="a"/>
    <w:link w:val="affc"/>
    <w:rsid w:val="00EC71EB"/>
    <w:pPr>
      <w:overflowPunct w:val="0"/>
      <w:autoSpaceDE w:val="0"/>
      <w:autoSpaceDN w:val="0"/>
      <w:adjustRightInd w:val="0"/>
      <w:textAlignment w:val="baseline"/>
    </w:pPr>
    <w:rPr>
      <w:rFonts w:eastAsia="Times New Roman"/>
      <w:lang w:eastAsia="en-GB"/>
    </w:rPr>
  </w:style>
  <w:style w:type="character" w:customStyle="1" w:styleId="affc">
    <w:name w:val="尾注文本 字符"/>
    <w:basedOn w:val="a0"/>
    <w:link w:val="affb"/>
    <w:rsid w:val="00EC71EB"/>
    <w:rPr>
      <w:rFonts w:ascii="Times New Roman" w:eastAsia="Times New Roman" w:hAnsi="Times New Roman"/>
      <w:lang w:val="en-GB" w:eastAsia="en-GB"/>
    </w:rPr>
  </w:style>
  <w:style w:type="paragraph" w:styleId="affd">
    <w:name w:val="envelope address"/>
    <w:basedOn w:val="a"/>
    <w:rsid w:val="00EC71E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e">
    <w:name w:val="envelope return"/>
    <w:basedOn w:val="a"/>
    <w:rsid w:val="00EC71EB"/>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EC71EB"/>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EC71EB"/>
    <w:rPr>
      <w:rFonts w:ascii="Times New Roman" w:eastAsia="Times New Roman" w:hAnsi="Times New Roman"/>
      <w:i/>
      <w:iCs/>
      <w:lang w:val="en-GB" w:eastAsia="en-GB"/>
    </w:rPr>
  </w:style>
  <w:style w:type="paragraph" w:styleId="HTML1">
    <w:name w:val="HTML Preformatted"/>
    <w:basedOn w:val="a"/>
    <w:link w:val="HTML2"/>
    <w:rsid w:val="00EC71E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EC71EB"/>
    <w:rPr>
      <w:rFonts w:ascii="Courier New" w:eastAsia="Times New Roman" w:hAnsi="Courier New" w:cs="Courier New"/>
      <w:lang w:val="en-GB" w:eastAsia="en-GB"/>
    </w:rPr>
  </w:style>
  <w:style w:type="paragraph" w:styleId="37">
    <w:name w:val="index 3"/>
    <w:basedOn w:val="a"/>
    <w:next w:val="a"/>
    <w:rsid w:val="00EC71EB"/>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EC71EB"/>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EC71EB"/>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EC71EB"/>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EC71EB"/>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EC71EB"/>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EC71EB"/>
    <w:pPr>
      <w:overflowPunct w:val="0"/>
      <w:autoSpaceDE w:val="0"/>
      <w:autoSpaceDN w:val="0"/>
      <w:adjustRightInd w:val="0"/>
      <w:ind w:left="1800" w:hanging="200"/>
      <w:textAlignment w:val="baseline"/>
    </w:pPr>
    <w:rPr>
      <w:rFonts w:eastAsia="Times New Roman"/>
      <w:lang w:eastAsia="en-GB"/>
    </w:rPr>
  </w:style>
  <w:style w:type="paragraph" w:styleId="afff">
    <w:name w:val="Intense Quote"/>
    <w:basedOn w:val="a"/>
    <w:next w:val="a"/>
    <w:link w:val="afff0"/>
    <w:uiPriority w:val="30"/>
    <w:qFormat/>
    <w:rsid w:val="00EC71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0">
    <w:name w:val="明显引用 字符"/>
    <w:basedOn w:val="a0"/>
    <w:link w:val="afff"/>
    <w:uiPriority w:val="30"/>
    <w:rsid w:val="00EC71EB"/>
    <w:rPr>
      <w:rFonts w:ascii="Times New Roman" w:eastAsia="Times New Roman" w:hAnsi="Times New Roman"/>
      <w:i/>
      <w:iCs/>
      <w:color w:val="4472C4"/>
      <w:lang w:val="en-GB" w:eastAsia="en-GB"/>
    </w:rPr>
  </w:style>
  <w:style w:type="paragraph" w:styleId="afff1">
    <w:name w:val="List Continue"/>
    <w:basedOn w:val="a"/>
    <w:rsid w:val="00EC71E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EC71EB"/>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EC71EB"/>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EC71E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EC71EB"/>
    <w:pPr>
      <w:overflowPunct w:val="0"/>
      <w:autoSpaceDE w:val="0"/>
      <w:autoSpaceDN w:val="0"/>
      <w:adjustRightInd w:val="0"/>
      <w:spacing w:after="120"/>
      <w:ind w:left="1415"/>
      <w:contextualSpacing/>
      <w:textAlignment w:val="baseline"/>
    </w:pPr>
    <w:rPr>
      <w:rFonts w:eastAsia="Times New Roman"/>
      <w:lang w:eastAsia="en-GB"/>
    </w:rPr>
  </w:style>
  <w:style w:type="paragraph" w:styleId="39">
    <w:name w:val="List Number 3"/>
    <w:basedOn w:val="a"/>
    <w:rsid w:val="00EC71E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EC71E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EC71E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2">
    <w:name w:val="macro"/>
    <w:link w:val="afff3"/>
    <w:rsid w:val="00EC71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EC71EB"/>
    <w:rPr>
      <w:rFonts w:ascii="Courier New" w:eastAsia="Times New Roman" w:hAnsi="Courier New" w:cs="Courier New"/>
      <w:lang w:val="en-GB" w:eastAsia="en-GB"/>
    </w:rPr>
  </w:style>
  <w:style w:type="paragraph" w:styleId="afff4">
    <w:name w:val="Message Header"/>
    <w:basedOn w:val="a"/>
    <w:link w:val="afff5"/>
    <w:rsid w:val="00EC71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EC71EB"/>
    <w:rPr>
      <w:rFonts w:ascii="Calibri Light" w:eastAsia="Times New Roman" w:hAnsi="Calibri Light"/>
      <w:sz w:val="24"/>
      <w:szCs w:val="24"/>
      <w:shd w:val="pct20" w:color="auto" w:fill="auto"/>
      <w:lang w:val="en-GB" w:eastAsia="en-GB"/>
    </w:rPr>
  </w:style>
  <w:style w:type="paragraph" w:styleId="afff6">
    <w:name w:val="No Spacing"/>
    <w:uiPriority w:val="1"/>
    <w:qFormat/>
    <w:rsid w:val="00EC71E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EC71E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EC71E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EC71EB"/>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EC71EB"/>
    <w:rPr>
      <w:rFonts w:ascii="Times New Roman" w:eastAsia="Times New Roman" w:hAnsi="Times New Roman"/>
      <w:lang w:val="en-GB" w:eastAsia="en-GB"/>
    </w:rPr>
  </w:style>
  <w:style w:type="paragraph" w:styleId="afffb">
    <w:name w:val="Quote"/>
    <w:basedOn w:val="a"/>
    <w:next w:val="a"/>
    <w:link w:val="afffc"/>
    <w:uiPriority w:val="29"/>
    <w:qFormat/>
    <w:rsid w:val="00EC71E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EC71EB"/>
    <w:rPr>
      <w:rFonts w:ascii="Times New Roman" w:eastAsia="Times New Roman" w:hAnsi="Times New Roman"/>
      <w:i/>
      <w:iCs/>
      <w:color w:val="404040"/>
      <w:lang w:val="en-GB" w:eastAsia="en-GB"/>
    </w:rPr>
  </w:style>
  <w:style w:type="paragraph" w:styleId="afffd">
    <w:name w:val="Salutation"/>
    <w:basedOn w:val="a"/>
    <w:next w:val="a"/>
    <w:link w:val="afffe"/>
    <w:rsid w:val="00EC71EB"/>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EC71EB"/>
    <w:rPr>
      <w:rFonts w:ascii="Times New Roman" w:eastAsia="Times New Roman" w:hAnsi="Times New Roman"/>
      <w:lang w:val="en-GB" w:eastAsia="en-GB"/>
    </w:rPr>
  </w:style>
  <w:style w:type="paragraph" w:styleId="affff">
    <w:name w:val="Signature"/>
    <w:basedOn w:val="a"/>
    <w:link w:val="affff0"/>
    <w:rsid w:val="00EC71EB"/>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EC71EB"/>
    <w:rPr>
      <w:rFonts w:ascii="Times New Roman" w:eastAsia="Times New Roman" w:hAnsi="Times New Roman"/>
      <w:lang w:val="en-GB" w:eastAsia="en-GB"/>
    </w:rPr>
  </w:style>
  <w:style w:type="paragraph" w:styleId="affff1">
    <w:name w:val="Subtitle"/>
    <w:basedOn w:val="a"/>
    <w:next w:val="a"/>
    <w:link w:val="affff2"/>
    <w:qFormat/>
    <w:rsid w:val="00EC71E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EC71EB"/>
    <w:rPr>
      <w:rFonts w:ascii="Calibri Light" w:eastAsia="Times New Roman" w:hAnsi="Calibri Light"/>
      <w:sz w:val="24"/>
      <w:szCs w:val="24"/>
      <w:lang w:val="en-GB" w:eastAsia="en-GB"/>
    </w:rPr>
  </w:style>
  <w:style w:type="paragraph" w:styleId="affff3">
    <w:name w:val="table of authorities"/>
    <w:basedOn w:val="a"/>
    <w:next w:val="a"/>
    <w:rsid w:val="00EC71EB"/>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EC71EB"/>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EC71E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EC71EB"/>
    <w:rPr>
      <w:rFonts w:ascii="Calibri Light" w:eastAsia="Times New Roman" w:hAnsi="Calibri Light"/>
      <w:b/>
      <w:bCs/>
      <w:kern w:val="28"/>
      <w:sz w:val="32"/>
      <w:szCs w:val="32"/>
      <w:lang w:val="en-GB" w:eastAsia="en-GB"/>
    </w:rPr>
  </w:style>
  <w:style w:type="paragraph" w:styleId="affff7">
    <w:name w:val="toa heading"/>
    <w:basedOn w:val="a"/>
    <w:next w:val="a"/>
    <w:rsid w:val="00EC71E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44259-F68A-413C-B762-D412AFA6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11</Pages>
  <Words>3802</Words>
  <Characters>21675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569</cp:revision>
  <cp:lastPrinted>1899-12-31T23:00:00Z</cp:lastPrinted>
  <dcterms:created xsi:type="dcterms:W3CDTF">2018-11-05T09:14:00Z</dcterms:created>
  <dcterms:modified xsi:type="dcterms:W3CDTF">2022-05-05T08:45:00Z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(3)P4ByD5WD43K+1rcwQqAhY0rsYD7Ai/1iicW4ZgBC9JudoPoPJEW+EdGrYIOXlyuGY71+hkjo
oyHAOUUundMfW1TFihqIHkQlZXhZlRrhsauc4Wh7IPQlOsPalqrQJ9neU0tVSJOf14Jb3cXI
EjbtXJWqCKo69myWXwZrbaVqSA8NCEcDgGtjL9YVzLOscskZjNoragZuoAv829WXWFdlkKSa
ceeKiMjpb3l+62VDUm</vt:lpwstr>
  </property>
  <property fmtid="{D5CDD505-2E9C-101B-9397-08002B2CF9AE}" pid="22" name="_2015_ms_pID_7253431">
    <vt:lpwstr>MMNxGfkYOA7sAKD6x/TaOozM2Td1IGGOdN0a7FHrNChagsUynglpwv
OQksUUQpyMl3km7SYJeQGyxcdrNtirwdNij640A5fynIn5M9uN2mFTr++lbnjmUqTqCL4s2W
aN6JMyN+R4jC/BnWJFT6tLwNHlOnqN8WEqXhntv2gjz/SMnylKVfjYeCaqcVhWXwD0PeqBfk
nb9W0JbYHzGkqc13ZBDilyhlTu5EeTpQ5b6E</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